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0116A" w14:textId="6CF18449" w:rsidR="0025177C" w:rsidRDefault="00D05882" w:rsidP="0025177C">
      <w:pPr>
        <w:pStyle w:val="CRCoverPage"/>
        <w:tabs>
          <w:tab w:val="right" w:pos="9639"/>
        </w:tabs>
        <w:spacing w:after="0"/>
        <w:rPr>
          <w:b/>
          <w:i/>
          <w:noProof/>
          <w:sz w:val="28"/>
        </w:rPr>
      </w:pPr>
      <w:r w:rsidRPr="00D05882">
        <w:rPr>
          <w:b/>
          <w:noProof/>
          <w:sz w:val="24"/>
        </w:rPr>
        <w:t>3GPP Conference Call on 3GPP Spec Modernization #</w:t>
      </w:r>
      <w:r w:rsidR="00E020F1">
        <w:rPr>
          <w:b/>
          <w:noProof/>
          <w:sz w:val="24"/>
        </w:rPr>
        <w:t>0</w:t>
      </w:r>
      <w:r w:rsidR="00B225D2">
        <w:rPr>
          <w:b/>
          <w:noProof/>
          <w:sz w:val="24"/>
        </w:rPr>
        <w:t>4</w:t>
      </w:r>
      <w:r w:rsidR="0025177C">
        <w:rPr>
          <w:b/>
          <w:i/>
          <w:noProof/>
          <w:sz w:val="28"/>
        </w:rPr>
        <w:tab/>
      </w:r>
      <w:r w:rsidR="00E020F1">
        <w:rPr>
          <w:b/>
          <w:noProof/>
          <w:sz w:val="24"/>
        </w:rPr>
        <w:t>6GSM-25</w:t>
      </w:r>
      <w:r w:rsidR="00D6478B">
        <w:rPr>
          <w:b/>
          <w:noProof/>
          <w:sz w:val="24"/>
        </w:rPr>
        <w:t>0</w:t>
      </w:r>
      <w:r w:rsidR="004B4D0F">
        <w:rPr>
          <w:b/>
          <w:noProof/>
          <w:sz w:val="24"/>
        </w:rPr>
        <w:t>3</w:t>
      </w:r>
      <w:r w:rsidR="00D6478B">
        <w:rPr>
          <w:b/>
          <w:noProof/>
          <w:sz w:val="24"/>
        </w:rPr>
        <w:t>02</w:t>
      </w:r>
    </w:p>
    <w:p w14:paraId="7AD8D9C2" w14:textId="0A4789CC" w:rsidR="0025177C" w:rsidRDefault="00E020F1" w:rsidP="0025177C">
      <w:pPr>
        <w:pStyle w:val="CRCoverPage"/>
        <w:outlineLvl w:val="0"/>
        <w:rPr>
          <w:b/>
          <w:noProof/>
          <w:sz w:val="24"/>
        </w:rPr>
      </w:pPr>
      <w:r>
        <w:rPr>
          <w:b/>
          <w:noProof/>
          <w:sz w:val="24"/>
        </w:rPr>
        <w:t>Electronic</w:t>
      </w:r>
      <w:r w:rsidR="0025177C">
        <w:rPr>
          <w:b/>
          <w:noProof/>
          <w:sz w:val="24"/>
        </w:rPr>
        <w:t xml:space="preserve">, </w:t>
      </w:r>
      <w:r w:rsidR="00232D98">
        <w:rPr>
          <w:b/>
          <w:noProof/>
          <w:sz w:val="24"/>
        </w:rPr>
        <w:t>10</w:t>
      </w:r>
      <w:r w:rsidR="0025177C">
        <w:rPr>
          <w:b/>
          <w:noProof/>
          <w:sz w:val="24"/>
        </w:rPr>
        <w:t xml:space="preserve"> </w:t>
      </w:r>
      <w:r w:rsidR="00232D98">
        <w:rPr>
          <w:b/>
          <w:noProof/>
          <w:sz w:val="24"/>
        </w:rPr>
        <w:t xml:space="preserve">November </w:t>
      </w:r>
      <w:r w:rsidR="0025177C">
        <w:rPr>
          <w:b/>
          <w:noProof/>
          <w:sz w:val="24"/>
        </w:rPr>
        <w:t>2025</w:t>
      </w:r>
    </w:p>
    <w:p w14:paraId="6C26E7E7" w14:textId="77777777" w:rsidR="00004B27" w:rsidRDefault="00004B27" w:rsidP="00004B27">
      <w:pPr>
        <w:pStyle w:val="Header"/>
        <w:pBdr>
          <w:bottom w:val="single" w:sz="4" w:space="1" w:color="auto"/>
        </w:pBdr>
        <w:tabs>
          <w:tab w:val="right" w:pos="9639"/>
        </w:tabs>
        <w:rPr>
          <w:rFonts w:cs="Arial"/>
          <w:b w:val="0"/>
          <w:bCs/>
          <w:sz w:val="24"/>
          <w:szCs w:val="24"/>
        </w:rPr>
      </w:pPr>
    </w:p>
    <w:p w14:paraId="2B9B6FA5" w14:textId="77777777" w:rsidR="009759F6" w:rsidRDefault="009759F6" w:rsidP="009759F6">
      <w:pPr>
        <w:spacing w:after="120"/>
        <w:ind w:left="1985" w:hanging="1985"/>
        <w:rPr>
          <w:bCs/>
        </w:rPr>
      </w:pPr>
    </w:p>
    <w:p w14:paraId="0516E7FC" w14:textId="77777777" w:rsidR="009759F6" w:rsidRDefault="009759F6" w:rsidP="009759F6">
      <w:pPr>
        <w:spacing w:after="120"/>
        <w:ind w:left="1985" w:hanging="1985"/>
        <w:rPr>
          <w:b/>
          <w:bCs/>
        </w:rPr>
      </w:pPr>
      <w:r>
        <w:rPr>
          <w:b/>
          <w:bCs/>
        </w:rPr>
        <w:t>Source:</w:t>
      </w:r>
      <w:r>
        <w:rPr>
          <w:b/>
          <w:bCs/>
        </w:rPr>
        <w:tab/>
        <w:t>MCC</w:t>
      </w:r>
    </w:p>
    <w:p w14:paraId="5ACE5642" w14:textId="7F32509E" w:rsidR="009759F6" w:rsidRDefault="009759F6" w:rsidP="009759F6">
      <w:pPr>
        <w:spacing w:after="120"/>
        <w:ind w:left="1985" w:hanging="1985"/>
        <w:rPr>
          <w:b/>
          <w:bCs/>
        </w:rPr>
      </w:pPr>
      <w:r>
        <w:rPr>
          <w:b/>
          <w:bCs/>
        </w:rPr>
        <w:t>Title:</w:t>
      </w:r>
      <w:r>
        <w:rPr>
          <w:b/>
          <w:bCs/>
        </w:rPr>
        <w:tab/>
        <w:t>Draft meeting report for 3GPP Conference Call on 3GPP Spec Modernization #0</w:t>
      </w:r>
      <w:r w:rsidR="00232D98">
        <w:rPr>
          <w:b/>
          <w:bCs/>
        </w:rPr>
        <w:t>3</w:t>
      </w:r>
    </w:p>
    <w:p w14:paraId="38D00628" w14:textId="5CFB1133" w:rsidR="009759F6" w:rsidRDefault="009759F6" w:rsidP="009759F6">
      <w:pPr>
        <w:spacing w:after="120"/>
        <w:ind w:left="1985" w:hanging="1985"/>
        <w:rPr>
          <w:b/>
          <w:bCs/>
        </w:rPr>
      </w:pPr>
      <w:r>
        <w:rPr>
          <w:b/>
          <w:bCs/>
        </w:rPr>
        <w:t>Agenda item:</w:t>
      </w:r>
      <w:r>
        <w:rPr>
          <w:b/>
          <w:bCs/>
        </w:rPr>
        <w:tab/>
      </w:r>
      <w:r w:rsidR="00527067">
        <w:rPr>
          <w:b/>
          <w:bCs/>
        </w:rPr>
        <w:t>3</w:t>
      </w:r>
    </w:p>
    <w:p w14:paraId="1F8900C1" w14:textId="77777777" w:rsidR="009759F6" w:rsidRDefault="009759F6" w:rsidP="009759F6">
      <w:pPr>
        <w:spacing w:after="120"/>
        <w:ind w:left="1985" w:hanging="1985"/>
        <w:rPr>
          <w:b/>
          <w:bCs/>
        </w:rPr>
      </w:pPr>
      <w:r>
        <w:rPr>
          <w:b/>
          <w:bCs/>
        </w:rPr>
        <w:t>Document for:</w:t>
      </w:r>
      <w:r>
        <w:rPr>
          <w:b/>
          <w:bCs/>
        </w:rPr>
        <w:tab/>
        <w:t>Approval</w:t>
      </w:r>
    </w:p>
    <w:p w14:paraId="65EEA5E2" w14:textId="77777777" w:rsidR="009759F6" w:rsidRDefault="009759F6" w:rsidP="009759F6">
      <w:pPr>
        <w:pBdr>
          <w:top w:val="single" w:sz="4" w:space="1" w:color="auto"/>
        </w:pBdr>
      </w:pPr>
    </w:p>
    <w:p w14:paraId="0F5EAAAB" w14:textId="77777777" w:rsidR="0026387D" w:rsidRDefault="0026387D" w:rsidP="009461FA"/>
    <w:p w14:paraId="3DC61440" w14:textId="77777777" w:rsidR="008751CD" w:rsidRDefault="008751CD" w:rsidP="008751CD">
      <w:pPr>
        <w:pStyle w:val="CRCoverPage"/>
        <w:tabs>
          <w:tab w:val="right" w:pos="9639"/>
        </w:tabs>
        <w:spacing w:after="0"/>
        <w:rPr>
          <w:b/>
          <w:noProof/>
          <w:sz w:val="24"/>
        </w:rPr>
      </w:pPr>
    </w:p>
    <w:p w14:paraId="7303A294" w14:textId="77777777" w:rsidR="00155E33" w:rsidRPr="00C659C4" w:rsidRDefault="00155E33" w:rsidP="00155E33">
      <w:pPr>
        <w:jc w:val="center"/>
        <w:rPr>
          <w:b/>
          <w:bCs/>
          <w:noProof/>
          <w:sz w:val="40"/>
          <w:szCs w:val="40"/>
        </w:rPr>
      </w:pPr>
      <w:r>
        <w:rPr>
          <w:b/>
          <w:bCs/>
          <w:noProof/>
          <w:sz w:val="40"/>
          <w:szCs w:val="40"/>
        </w:rPr>
        <w:t xml:space="preserve">DRAFT </w:t>
      </w:r>
      <w:r w:rsidRPr="00C659C4">
        <w:rPr>
          <w:b/>
          <w:bCs/>
          <w:noProof/>
          <w:sz w:val="40"/>
          <w:szCs w:val="40"/>
        </w:rPr>
        <w:t>MEETING REPORT</w:t>
      </w:r>
    </w:p>
    <w:p w14:paraId="6D8104F8" w14:textId="77777777" w:rsidR="00155E33" w:rsidRPr="00B128F4" w:rsidRDefault="00155E33" w:rsidP="00155E33">
      <w:pPr>
        <w:jc w:val="center"/>
        <w:rPr>
          <w:b/>
          <w:bCs/>
          <w:noProof/>
          <w:sz w:val="36"/>
          <w:szCs w:val="36"/>
        </w:rPr>
      </w:pPr>
      <w:r w:rsidRPr="00B128F4">
        <w:rPr>
          <w:b/>
          <w:bCs/>
          <w:noProof/>
          <w:sz w:val="36"/>
          <w:szCs w:val="36"/>
        </w:rPr>
        <w:t>for</w:t>
      </w:r>
    </w:p>
    <w:p w14:paraId="09A88C04" w14:textId="77777777" w:rsidR="00155E33" w:rsidRDefault="00155E33" w:rsidP="00155E33">
      <w:pPr>
        <w:jc w:val="center"/>
        <w:rPr>
          <w:b/>
          <w:bCs/>
          <w:noProof/>
          <w:sz w:val="32"/>
          <w:szCs w:val="32"/>
        </w:rPr>
      </w:pPr>
      <w:r w:rsidRPr="00B128F4">
        <w:rPr>
          <w:b/>
          <w:bCs/>
          <w:noProof/>
          <w:sz w:val="32"/>
          <w:szCs w:val="32"/>
        </w:rPr>
        <w:t>3GPP Conference Call on 3GPP Spec Modernization</w:t>
      </w:r>
    </w:p>
    <w:p w14:paraId="22103AEA" w14:textId="543AFA27" w:rsidR="00155E33" w:rsidRDefault="00155E33" w:rsidP="00155E33">
      <w:pPr>
        <w:jc w:val="center"/>
        <w:rPr>
          <w:b/>
          <w:bCs/>
          <w:noProof/>
          <w:sz w:val="32"/>
          <w:szCs w:val="32"/>
        </w:rPr>
      </w:pPr>
      <w:r w:rsidRPr="00B128F4">
        <w:rPr>
          <w:b/>
          <w:bCs/>
          <w:noProof/>
          <w:sz w:val="32"/>
          <w:szCs w:val="32"/>
        </w:rPr>
        <w:t>meeting</w:t>
      </w:r>
      <w:r>
        <w:rPr>
          <w:b/>
          <w:bCs/>
          <w:noProof/>
          <w:sz w:val="32"/>
          <w:szCs w:val="32"/>
        </w:rPr>
        <w:t>: 0</w:t>
      </w:r>
      <w:r w:rsidR="004B4D0F">
        <w:rPr>
          <w:b/>
          <w:bCs/>
          <w:noProof/>
          <w:sz w:val="32"/>
          <w:szCs w:val="32"/>
        </w:rPr>
        <w:t>3</w:t>
      </w:r>
    </w:p>
    <w:p w14:paraId="63B0E518" w14:textId="6F797890" w:rsidR="00155E33" w:rsidRPr="00B128F4" w:rsidRDefault="00155E33" w:rsidP="00155E33">
      <w:pPr>
        <w:jc w:val="center"/>
        <w:rPr>
          <w:b/>
          <w:bCs/>
          <w:noProof/>
          <w:sz w:val="32"/>
          <w:szCs w:val="32"/>
        </w:rPr>
      </w:pPr>
      <w:r>
        <w:rPr>
          <w:b/>
          <w:bCs/>
          <w:noProof/>
          <w:sz w:val="32"/>
          <w:szCs w:val="32"/>
        </w:rPr>
        <w:t xml:space="preserve">Electronic, </w:t>
      </w:r>
      <w:r w:rsidR="004B4D0F">
        <w:rPr>
          <w:b/>
          <w:bCs/>
          <w:noProof/>
          <w:sz w:val="32"/>
          <w:szCs w:val="32"/>
        </w:rPr>
        <w:t>09</w:t>
      </w:r>
      <w:r>
        <w:rPr>
          <w:b/>
          <w:bCs/>
          <w:noProof/>
          <w:sz w:val="32"/>
          <w:szCs w:val="32"/>
        </w:rPr>
        <w:t>/</w:t>
      </w:r>
      <w:r w:rsidR="004B4D0F">
        <w:rPr>
          <w:b/>
          <w:bCs/>
          <w:noProof/>
          <w:sz w:val="32"/>
          <w:szCs w:val="32"/>
        </w:rPr>
        <w:t>10</w:t>
      </w:r>
      <w:r>
        <w:rPr>
          <w:b/>
          <w:bCs/>
          <w:noProof/>
          <w:sz w:val="32"/>
          <w:szCs w:val="32"/>
        </w:rPr>
        <w:t>/2025 13:00 - 15:00 (UTC)</w:t>
      </w:r>
    </w:p>
    <w:p w14:paraId="1451AB81" w14:textId="77777777" w:rsidR="00155E33" w:rsidRDefault="00155E33" w:rsidP="00155E33">
      <w:pPr>
        <w:pStyle w:val="Header"/>
        <w:tabs>
          <w:tab w:val="right" w:pos="9639"/>
        </w:tabs>
        <w:rPr>
          <w:rFonts w:cs="Arial"/>
          <w:b w:val="0"/>
          <w:bCs/>
          <w:sz w:val="24"/>
          <w:szCs w:val="24"/>
        </w:rPr>
      </w:pPr>
    </w:p>
    <w:p w14:paraId="1C2D28EA" w14:textId="77777777" w:rsidR="004E48AC" w:rsidRDefault="004E48AC" w:rsidP="00155E33">
      <w:pPr>
        <w:pStyle w:val="Header"/>
        <w:tabs>
          <w:tab w:val="right" w:pos="9639"/>
        </w:tabs>
        <w:rPr>
          <w:rFonts w:cs="Arial"/>
          <w:b w:val="0"/>
          <w:bCs/>
          <w:sz w:val="24"/>
          <w:szCs w:val="24"/>
        </w:rPr>
      </w:pPr>
    </w:p>
    <w:p w14:paraId="0B876391" w14:textId="603DF897" w:rsidR="005C425F" w:rsidRPr="00A649D9" w:rsidRDefault="005C425F" w:rsidP="005C425F">
      <w:pPr>
        <w:ind w:left="1418" w:hanging="1418"/>
        <w:rPr>
          <w:b/>
          <w:bCs/>
        </w:rPr>
      </w:pPr>
      <w:r w:rsidRPr="00A649D9">
        <w:rPr>
          <w:b/>
          <w:bCs/>
        </w:rPr>
        <w:t>Version:</w:t>
      </w:r>
      <w:r w:rsidRPr="00A649D9">
        <w:rPr>
          <w:b/>
          <w:bCs/>
        </w:rPr>
        <w:tab/>
        <w:t>v0.</w:t>
      </w:r>
      <w:r w:rsidR="00891A34">
        <w:rPr>
          <w:b/>
          <w:bCs/>
        </w:rPr>
        <w:t>2</w:t>
      </w:r>
    </w:p>
    <w:p w14:paraId="64035AE2" w14:textId="252B38CC" w:rsidR="005C425F" w:rsidRDefault="005C425F" w:rsidP="005C425F">
      <w:pPr>
        <w:ind w:left="1418" w:hanging="1418"/>
        <w:rPr>
          <w:b/>
          <w:bCs/>
        </w:rPr>
      </w:pPr>
      <w:r w:rsidRPr="00A649D9">
        <w:rPr>
          <w:b/>
          <w:bCs/>
        </w:rPr>
        <w:t>Status:</w:t>
      </w:r>
      <w:r w:rsidRPr="00A649D9">
        <w:rPr>
          <w:b/>
          <w:bCs/>
        </w:rPr>
        <w:tab/>
      </w:r>
      <w:r>
        <w:rPr>
          <w:b/>
          <w:bCs/>
        </w:rPr>
        <w:t>D</w:t>
      </w:r>
      <w:r w:rsidRPr="00A649D9">
        <w:rPr>
          <w:b/>
          <w:bCs/>
        </w:rPr>
        <w:t xml:space="preserve">raft for </w:t>
      </w:r>
      <w:r>
        <w:rPr>
          <w:b/>
          <w:bCs/>
        </w:rPr>
        <w:t>comment</w:t>
      </w:r>
      <w:r w:rsidR="00F94ABB">
        <w:rPr>
          <w:b/>
          <w:bCs/>
        </w:rPr>
        <w:t xml:space="preserve"> (</w:t>
      </w:r>
      <w:r w:rsidR="00891A34">
        <w:rPr>
          <w:b/>
          <w:bCs/>
        </w:rPr>
        <w:t xml:space="preserve">after </w:t>
      </w:r>
      <w:r w:rsidR="00F94ABB">
        <w:rPr>
          <w:b/>
          <w:bCs/>
        </w:rPr>
        <w:t xml:space="preserve">email </w:t>
      </w:r>
      <w:r w:rsidR="00F56560">
        <w:rPr>
          <w:b/>
          <w:bCs/>
        </w:rPr>
        <w:t>discussion</w:t>
      </w:r>
      <w:r w:rsidR="00F94ABB">
        <w:rPr>
          <w:b/>
          <w:bCs/>
        </w:rPr>
        <w:t>)</w:t>
      </w:r>
    </w:p>
    <w:p w14:paraId="6FC28C8E" w14:textId="6B52F16B" w:rsidR="005C425F" w:rsidRPr="00A649D9" w:rsidRDefault="00DB448C" w:rsidP="005C425F">
      <w:pPr>
        <w:ind w:left="1418" w:hanging="1418"/>
        <w:rPr>
          <w:b/>
          <w:bCs/>
        </w:rPr>
      </w:pPr>
      <w:r>
        <w:rPr>
          <w:b/>
          <w:bCs/>
        </w:rPr>
        <w:t>Last modified</w:t>
      </w:r>
      <w:r w:rsidR="005C425F">
        <w:rPr>
          <w:b/>
          <w:bCs/>
        </w:rPr>
        <w:t>:</w:t>
      </w:r>
      <w:r w:rsidR="005C425F">
        <w:rPr>
          <w:b/>
          <w:bCs/>
        </w:rPr>
        <w:tab/>
      </w:r>
      <w:r w:rsidR="00F07759">
        <w:rPr>
          <w:b/>
          <w:bCs/>
        </w:rPr>
        <w:t>2025-</w:t>
      </w:r>
      <w:r w:rsidR="00F94ABB">
        <w:rPr>
          <w:b/>
          <w:bCs/>
        </w:rPr>
        <w:t>10</w:t>
      </w:r>
      <w:r w:rsidR="00F07759">
        <w:rPr>
          <w:b/>
          <w:bCs/>
        </w:rPr>
        <w:t>-</w:t>
      </w:r>
      <w:r w:rsidR="00C564A9">
        <w:rPr>
          <w:b/>
          <w:bCs/>
        </w:rPr>
        <w:t>29</w:t>
      </w:r>
      <w:r w:rsidR="00F07759">
        <w:rPr>
          <w:b/>
          <w:bCs/>
        </w:rPr>
        <w:t xml:space="preserve"> </w:t>
      </w:r>
      <w:r w:rsidR="00C042E4">
        <w:rPr>
          <w:b/>
          <w:bCs/>
        </w:rPr>
        <w:t>01</w:t>
      </w:r>
      <w:r w:rsidR="005C425F">
        <w:rPr>
          <w:b/>
          <w:bCs/>
        </w:rPr>
        <w:t>:</w:t>
      </w:r>
      <w:r w:rsidR="00C042E4">
        <w:rPr>
          <w:b/>
          <w:bCs/>
        </w:rPr>
        <w:t>54</w:t>
      </w:r>
      <w:r w:rsidR="005C425F">
        <w:rPr>
          <w:b/>
          <w:bCs/>
        </w:rPr>
        <w:t xml:space="preserve"> </w:t>
      </w:r>
      <w:r w:rsidR="00F07759">
        <w:rPr>
          <w:b/>
          <w:bCs/>
        </w:rPr>
        <w:t>(UTC)</w:t>
      </w:r>
    </w:p>
    <w:p w14:paraId="1597187A" w14:textId="77777777" w:rsidR="00AF7933" w:rsidRDefault="00AF7933" w:rsidP="00155E33">
      <w:pPr>
        <w:pStyle w:val="Header"/>
        <w:tabs>
          <w:tab w:val="right" w:pos="9639"/>
        </w:tabs>
        <w:rPr>
          <w:rFonts w:cs="Arial"/>
          <w:b w:val="0"/>
          <w:bCs/>
          <w:sz w:val="24"/>
          <w:szCs w:val="24"/>
        </w:rPr>
      </w:pPr>
    </w:p>
    <w:p w14:paraId="6092C195" w14:textId="77777777" w:rsidR="004E48AC" w:rsidRDefault="004E48AC" w:rsidP="00155E33">
      <w:pPr>
        <w:pStyle w:val="Header"/>
        <w:tabs>
          <w:tab w:val="right" w:pos="9639"/>
        </w:tabs>
        <w:rPr>
          <w:rFonts w:cs="Arial"/>
          <w:b w:val="0"/>
          <w:bCs/>
          <w:sz w:val="24"/>
          <w:szCs w:val="24"/>
        </w:rPr>
      </w:pPr>
    </w:p>
    <w:tbl>
      <w:tblPr>
        <w:tblW w:w="932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93"/>
        <w:gridCol w:w="6379"/>
        <w:gridCol w:w="850"/>
      </w:tblGrid>
      <w:tr w:rsidR="00155E33" w14:paraId="757FC3F7" w14:textId="77777777" w:rsidTr="005A0979">
        <w:tc>
          <w:tcPr>
            <w:tcW w:w="8472" w:type="dxa"/>
            <w:gridSpan w:val="2"/>
          </w:tcPr>
          <w:p w14:paraId="791952FB" w14:textId="77777777" w:rsidR="00155E33" w:rsidRDefault="00155E33" w:rsidP="005A0979">
            <w:pPr>
              <w:pStyle w:val="TAH"/>
            </w:pPr>
            <w:r>
              <w:t>Table of Contents</w:t>
            </w:r>
          </w:p>
        </w:tc>
        <w:tc>
          <w:tcPr>
            <w:tcW w:w="850" w:type="dxa"/>
          </w:tcPr>
          <w:p w14:paraId="5B916FED" w14:textId="77777777" w:rsidR="00155E33" w:rsidRDefault="00155E33" w:rsidP="005A0979">
            <w:pPr>
              <w:pStyle w:val="TAH"/>
            </w:pPr>
            <w:r>
              <w:t>Page</w:t>
            </w:r>
          </w:p>
        </w:tc>
      </w:tr>
      <w:tr w:rsidR="00155E33" w14:paraId="175A0283" w14:textId="77777777" w:rsidTr="005A0979">
        <w:tc>
          <w:tcPr>
            <w:tcW w:w="2093" w:type="dxa"/>
          </w:tcPr>
          <w:p w14:paraId="418DD803" w14:textId="77777777" w:rsidR="00155E33" w:rsidRDefault="00155E33" w:rsidP="005A0979">
            <w:pPr>
              <w:pStyle w:val="TAL"/>
            </w:pPr>
            <w:r>
              <w:t>Meeting Report</w:t>
            </w:r>
          </w:p>
        </w:tc>
        <w:tc>
          <w:tcPr>
            <w:tcW w:w="6379" w:type="dxa"/>
          </w:tcPr>
          <w:p w14:paraId="79A4B989" w14:textId="77777777" w:rsidR="00155E33" w:rsidRDefault="00155E33" w:rsidP="005A0979">
            <w:pPr>
              <w:pStyle w:val="TAL"/>
            </w:pPr>
          </w:p>
        </w:tc>
        <w:tc>
          <w:tcPr>
            <w:tcW w:w="850" w:type="dxa"/>
          </w:tcPr>
          <w:p w14:paraId="3F6EC3CA" w14:textId="77777777" w:rsidR="00155E33" w:rsidRDefault="00155E33" w:rsidP="005A0979">
            <w:pPr>
              <w:pStyle w:val="TAL"/>
            </w:pPr>
            <w:r>
              <w:t>2</w:t>
            </w:r>
          </w:p>
        </w:tc>
      </w:tr>
      <w:tr w:rsidR="00155E33" w14:paraId="5D841A9E" w14:textId="77777777" w:rsidTr="005A0979">
        <w:tc>
          <w:tcPr>
            <w:tcW w:w="2093" w:type="dxa"/>
          </w:tcPr>
          <w:p w14:paraId="731F252B" w14:textId="77777777" w:rsidR="00155E33" w:rsidRDefault="00155E33" w:rsidP="005A0979">
            <w:pPr>
              <w:pStyle w:val="TAL"/>
            </w:pPr>
            <w:r>
              <w:t>Annex A</w:t>
            </w:r>
          </w:p>
        </w:tc>
        <w:tc>
          <w:tcPr>
            <w:tcW w:w="6379" w:type="dxa"/>
          </w:tcPr>
          <w:p w14:paraId="0CE1CAB3" w14:textId="77777777" w:rsidR="00155E33" w:rsidRDefault="00155E33" w:rsidP="005A0979">
            <w:pPr>
              <w:pStyle w:val="TAL"/>
            </w:pPr>
            <w:r>
              <w:t>Agenda</w:t>
            </w:r>
          </w:p>
        </w:tc>
        <w:tc>
          <w:tcPr>
            <w:tcW w:w="850" w:type="dxa"/>
          </w:tcPr>
          <w:p w14:paraId="4D29F40B" w14:textId="44AD73FB" w:rsidR="00155E33" w:rsidRDefault="00A05E41" w:rsidP="005A0979">
            <w:pPr>
              <w:pStyle w:val="TAL"/>
            </w:pPr>
            <w:r>
              <w:t>1</w:t>
            </w:r>
            <w:r w:rsidR="00777316">
              <w:t>4</w:t>
            </w:r>
          </w:p>
        </w:tc>
      </w:tr>
      <w:tr w:rsidR="00155E33" w14:paraId="6A193005" w14:textId="77777777" w:rsidTr="005A0979">
        <w:tc>
          <w:tcPr>
            <w:tcW w:w="2093" w:type="dxa"/>
          </w:tcPr>
          <w:p w14:paraId="2FFE0A53" w14:textId="77777777" w:rsidR="00155E33" w:rsidRDefault="00155E33" w:rsidP="005A0979">
            <w:pPr>
              <w:pStyle w:val="TAL"/>
            </w:pPr>
            <w:r>
              <w:t>Annex B</w:t>
            </w:r>
          </w:p>
        </w:tc>
        <w:tc>
          <w:tcPr>
            <w:tcW w:w="6379" w:type="dxa"/>
          </w:tcPr>
          <w:p w14:paraId="3FDECD59" w14:textId="77777777" w:rsidR="00155E33" w:rsidRDefault="00155E33" w:rsidP="005A0979">
            <w:pPr>
              <w:pStyle w:val="TAL"/>
            </w:pPr>
            <w:r>
              <w:t>List of Decisions</w:t>
            </w:r>
          </w:p>
        </w:tc>
        <w:tc>
          <w:tcPr>
            <w:tcW w:w="850" w:type="dxa"/>
          </w:tcPr>
          <w:p w14:paraId="617895D6" w14:textId="42EF2929" w:rsidR="00155E33" w:rsidRDefault="00A05E41" w:rsidP="005A0979">
            <w:pPr>
              <w:pStyle w:val="TAL"/>
            </w:pPr>
            <w:r>
              <w:t>1</w:t>
            </w:r>
            <w:r w:rsidR="00777316">
              <w:t>4</w:t>
            </w:r>
          </w:p>
        </w:tc>
      </w:tr>
      <w:tr w:rsidR="00155E33" w14:paraId="672574E0" w14:textId="77777777" w:rsidTr="005A0979">
        <w:tc>
          <w:tcPr>
            <w:tcW w:w="2093" w:type="dxa"/>
          </w:tcPr>
          <w:p w14:paraId="635424A1" w14:textId="77777777" w:rsidR="00155E33" w:rsidRDefault="00155E33" w:rsidP="005A0979">
            <w:pPr>
              <w:pStyle w:val="TAL"/>
            </w:pPr>
            <w:r>
              <w:t>Annex C</w:t>
            </w:r>
          </w:p>
        </w:tc>
        <w:tc>
          <w:tcPr>
            <w:tcW w:w="6379" w:type="dxa"/>
          </w:tcPr>
          <w:p w14:paraId="2E0E1526" w14:textId="77777777" w:rsidR="00155E33" w:rsidRDefault="00155E33" w:rsidP="005A0979">
            <w:pPr>
              <w:pStyle w:val="TAL"/>
            </w:pPr>
            <w:r>
              <w:t>List of documents</w:t>
            </w:r>
          </w:p>
        </w:tc>
        <w:tc>
          <w:tcPr>
            <w:tcW w:w="850" w:type="dxa"/>
          </w:tcPr>
          <w:p w14:paraId="6D4E126B" w14:textId="77AA4228" w:rsidR="00155E33" w:rsidRDefault="00A05E41" w:rsidP="005A0979">
            <w:pPr>
              <w:pStyle w:val="TAL"/>
            </w:pPr>
            <w:r>
              <w:t>1</w:t>
            </w:r>
            <w:r w:rsidR="00777316">
              <w:t>4</w:t>
            </w:r>
          </w:p>
        </w:tc>
      </w:tr>
      <w:tr w:rsidR="00155E33" w14:paraId="38DAFC81" w14:textId="77777777" w:rsidTr="005A0979">
        <w:tc>
          <w:tcPr>
            <w:tcW w:w="2093" w:type="dxa"/>
          </w:tcPr>
          <w:p w14:paraId="2301A5B2" w14:textId="77777777" w:rsidR="00155E33" w:rsidRDefault="00155E33" w:rsidP="005A0979">
            <w:pPr>
              <w:pStyle w:val="TAL"/>
            </w:pPr>
            <w:r>
              <w:t>Annex D</w:t>
            </w:r>
          </w:p>
        </w:tc>
        <w:tc>
          <w:tcPr>
            <w:tcW w:w="6379" w:type="dxa"/>
          </w:tcPr>
          <w:p w14:paraId="113E5BDC" w14:textId="77777777" w:rsidR="00155E33" w:rsidRDefault="00155E33" w:rsidP="005A0979">
            <w:pPr>
              <w:pStyle w:val="TAL"/>
            </w:pPr>
            <w:r>
              <w:t>List of Participants</w:t>
            </w:r>
          </w:p>
        </w:tc>
        <w:tc>
          <w:tcPr>
            <w:tcW w:w="850" w:type="dxa"/>
          </w:tcPr>
          <w:p w14:paraId="2056B142" w14:textId="27DA99AB" w:rsidR="00155E33" w:rsidRDefault="00A05E41" w:rsidP="005A0979">
            <w:pPr>
              <w:pStyle w:val="TAL"/>
            </w:pPr>
            <w:r>
              <w:t>1</w:t>
            </w:r>
            <w:r w:rsidR="00777316">
              <w:t>7</w:t>
            </w:r>
          </w:p>
        </w:tc>
      </w:tr>
    </w:tbl>
    <w:p w14:paraId="4415BE4D" w14:textId="77777777" w:rsidR="0026387D" w:rsidRDefault="0026387D" w:rsidP="008751CD">
      <w:pPr>
        <w:pStyle w:val="Header"/>
        <w:tabs>
          <w:tab w:val="right" w:pos="9639"/>
        </w:tabs>
        <w:rPr>
          <w:rFonts w:cs="Arial"/>
          <w:b w:val="0"/>
          <w:bCs/>
          <w:sz w:val="24"/>
          <w:szCs w:val="24"/>
        </w:rPr>
      </w:pPr>
    </w:p>
    <w:p w14:paraId="113256DC" w14:textId="77777777" w:rsidR="0026387D" w:rsidRDefault="0026387D" w:rsidP="008751CD">
      <w:pPr>
        <w:pStyle w:val="Header"/>
        <w:tabs>
          <w:tab w:val="right" w:pos="9639"/>
        </w:tabs>
        <w:rPr>
          <w:rFonts w:cs="Arial"/>
          <w:b w:val="0"/>
          <w:bCs/>
          <w:sz w:val="24"/>
          <w:szCs w:val="24"/>
        </w:rPr>
      </w:pPr>
    </w:p>
    <w:p w14:paraId="533AE2F4" w14:textId="77777777" w:rsidR="00D043EF" w:rsidRDefault="00D043EF" w:rsidP="008751CD">
      <w:pPr>
        <w:pStyle w:val="Header"/>
        <w:tabs>
          <w:tab w:val="right" w:pos="9639"/>
        </w:tabs>
        <w:rPr>
          <w:rFonts w:cs="Arial"/>
          <w:b w:val="0"/>
          <w:bCs/>
          <w:sz w:val="24"/>
          <w:szCs w:val="24"/>
        </w:rPr>
      </w:pPr>
    </w:p>
    <w:p w14:paraId="15218ADA" w14:textId="77777777" w:rsidR="00D043EF" w:rsidRDefault="00D043EF" w:rsidP="008751CD">
      <w:pPr>
        <w:pStyle w:val="Header"/>
        <w:tabs>
          <w:tab w:val="right" w:pos="9639"/>
        </w:tabs>
        <w:rPr>
          <w:rFonts w:cs="Arial"/>
          <w:b w:val="0"/>
          <w:bCs/>
          <w:sz w:val="24"/>
          <w:szCs w:val="24"/>
        </w:rPr>
      </w:pPr>
    </w:p>
    <w:p w14:paraId="42D8895D" w14:textId="77777777" w:rsidR="008751CD" w:rsidRPr="00E040DC" w:rsidRDefault="008751CD" w:rsidP="009461FA"/>
    <w:p w14:paraId="30029B33" w14:textId="77777777" w:rsidR="009B6DDB" w:rsidRDefault="00477892">
      <w:r>
        <w:br w:type="page"/>
      </w:r>
    </w:p>
    <w:p w14:paraId="6F08C220" w14:textId="77777777" w:rsidR="009B6DDB" w:rsidRDefault="00477892">
      <w:pPr>
        <w:pStyle w:val="Heading1"/>
      </w:pPr>
      <w:r>
        <w:lastRenderedPageBreak/>
        <w:t>1</w:t>
      </w:r>
      <w:r>
        <w:tab/>
        <w:t>Opening of the meeting</w:t>
      </w:r>
    </w:p>
    <w:p w14:paraId="5DD30B23" w14:textId="1FBB1BE1" w:rsidR="009E6DB8" w:rsidRPr="009E6DB8" w:rsidRDefault="008C354B" w:rsidP="009E6DB8">
      <w:r w:rsidRPr="009461FA">
        <w:t xml:space="preserve">Study item co-rapporteur Mr. </w:t>
      </w:r>
      <w:r>
        <w:t xml:space="preserve">Matthew Baker </w:t>
      </w:r>
      <w:r w:rsidRPr="009461FA">
        <w:t>(</w:t>
      </w:r>
      <w:r>
        <w:t>Nokia</w:t>
      </w:r>
      <w:r w:rsidRPr="009461FA">
        <w:t>) welcomed the participants and opened the meeting at 13:00 UTC.</w:t>
      </w:r>
    </w:p>
    <w:p w14:paraId="18BAB6ED" w14:textId="77777777" w:rsidR="0003348F" w:rsidRDefault="0003348F" w:rsidP="0003348F">
      <w:pPr>
        <w:pStyle w:val="Heading2"/>
      </w:pPr>
      <w:r>
        <w:t>1.1</w:t>
      </w:r>
      <w:r>
        <w:tab/>
        <w:t>Reminder on IPR declaration</w:t>
      </w:r>
    </w:p>
    <w:p w14:paraId="4E085A5E" w14:textId="77777777" w:rsidR="0003348F" w:rsidRDefault="0003348F" w:rsidP="0003348F">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17FB1CC" w14:textId="77777777" w:rsidR="0003348F" w:rsidRDefault="0003348F" w:rsidP="0003348F">
      <w:r>
        <w:t>The delegates were asked to take note that they were thereby invited:</w:t>
      </w:r>
    </w:p>
    <w:p w14:paraId="0AD4BD4C" w14:textId="77777777" w:rsidR="0003348F" w:rsidRDefault="0003348F" w:rsidP="0003348F">
      <w:r>
        <w:t>to investigate whether their organization or any other organization owns IPRs which were, or were likely to become Essential in respect of the work of 3GPP.</w:t>
      </w:r>
    </w:p>
    <w:p w14:paraId="1E6ECC73" w14:textId="77777777" w:rsidR="0003348F" w:rsidRPr="003C3F89" w:rsidRDefault="0003348F" w:rsidP="0003348F">
      <w:r>
        <w:t>to notify their respective Organizational Partners of all potential IPRs, e.g., for ETSI, by means of the IPR Information Statement and the Licensing declaration forms</w:t>
      </w:r>
    </w:p>
    <w:p w14:paraId="1BA62854" w14:textId="77777777" w:rsidR="0003348F" w:rsidRDefault="0003348F" w:rsidP="0003348F">
      <w:pPr>
        <w:pStyle w:val="Heading2"/>
      </w:pPr>
      <w:r>
        <w:t>1.2</w:t>
      </w:r>
      <w:r>
        <w:tab/>
        <w:t>Reminder on Antitrust Compliance</w:t>
      </w:r>
    </w:p>
    <w:p w14:paraId="5065DC1B" w14:textId="77777777" w:rsidR="0003348F" w:rsidRPr="003C3F89" w:rsidRDefault="0003348F" w:rsidP="0003348F">
      <w:r w:rsidRPr="00F7320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6EB9DD7C" w14:textId="77777777" w:rsidR="0003348F" w:rsidRDefault="0003348F" w:rsidP="0003348F">
      <w:pPr>
        <w:pStyle w:val="Heading2"/>
      </w:pPr>
      <w:r>
        <w:t>1.3</w:t>
      </w:r>
      <w:r>
        <w:tab/>
        <w:t>Reminder on Consensus Principles</w:t>
      </w:r>
    </w:p>
    <w:p w14:paraId="6B72CA8A" w14:textId="77777777" w:rsidR="0003348F" w:rsidRPr="003C3F89" w:rsidRDefault="0003348F" w:rsidP="0003348F">
      <w:r w:rsidRPr="0023058C">
        <w:t xml:space="preserve">The attention of the delegates to the meeting </w:t>
      </w:r>
      <w:r>
        <w:t xml:space="preserve">was </w:t>
      </w:r>
      <w:r w:rsidRPr="0023058C">
        <w:t xml:space="preserve">drawn to the fact that 3GPP endeavours to reach consensus on all decisions and therefore depends on a cooperative spirit of the Individual Members. In particular, Individual Members </w:t>
      </w:r>
      <w:r>
        <w:t xml:space="preserve">were </w:t>
      </w:r>
      <w:r w:rsidRPr="0023058C">
        <w:t xml:space="preserve">encouraged to seek a consensus-based solution and only to sustain objections as a very last resort, and where absolutely necessary and well justified. The leadership </w:t>
      </w:r>
      <w:r>
        <w:t xml:space="preserve">would </w:t>
      </w:r>
      <w:r w:rsidRPr="0023058C">
        <w:t xml:space="preserve">conduct the present meeting in a manner whereby informal methods of reaching consensus </w:t>
      </w:r>
      <w:r>
        <w:t xml:space="preserve">were </w:t>
      </w:r>
      <w:r w:rsidRPr="0023058C">
        <w:t xml:space="preserve">encouraged, whilst ensuring that well justified concerns </w:t>
      </w:r>
      <w:r>
        <w:t xml:space="preserve">were </w:t>
      </w:r>
      <w:r w:rsidRPr="0023058C">
        <w:t>taken into account.</w:t>
      </w:r>
    </w:p>
    <w:p w14:paraId="19A6993E" w14:textId="77777777" w:rsidR="009B6DDB" w:rsidRDefault="00477892">
      <w:pPr>
        <w:pStyle w:val="Heading1"/>
      </w:pPr>
      <w:r>
        <w:t>2</w:t>
      </w:r>
      <w:r>
        <w:tab/>
        <w:t>Agenda</w:t>
      </w:r>
    </w:p>
    <w:p w14:paraId="2751A8CE" w14:textId="77777777" w:rsidR="009B6DDB" w:rsidRDefault="00477892">
      <w:pPr>
        <w:pStyle w:val="NormTop"/>
      </w:pPr>
      <w:r>
        <w:rPr>
          <w:color w:val="0000FF"/>
        </w:rPr>
        <w:t>6GSM-250200</w:t>
      </w:r>
      <w:r>
        <w:t xml:space="preserve"> (agenda Agenda (Source: SI Rapporteurs))</w:t>
      </w:r>
      <w:r>
        <w:rPr>
          <w:b/>
        </w:rPr>
        <w:br/>
        <w:t xml:space="preserve">Document for: </w:t>
      </w:r>
      <w:r>
        <w:t>Information</w:t>
      </w:r>
    </w:p>
    <w:p w14:paraId="469ADBE4" w14:textId="072D2C05" w:rsidR="001173DB" w:rsidRDefault="001173DB" w:rsidP="001173DB">
      <w:r>
        <w:t xml:space="preserve">6GSM-250200 had already been distributed over the reflector and 3GU was setup based on this </w:t>
      </w:r>
      <w:proofErr w:type="spellStart"/>
      <w:r>
        <w:t>TDoc</w:t>
      </w:r>
      <w:proofErr w:type="spellEnd"/>
      <w:r w:rsidR="009409B1">
        <w:t>. The agenda was approved and the document was</w:t>
      </w:r>
      <w:r>
        <w:t xml:space="preserve"> </w:t>
      </w:r>
      <w:r w:rsidRPr="003879CC">
        <w:rPr>
          <w:color w:val="0000FF"/>
        </w:rPr>
        <w:t>noted</w:t>
      </w:r>
      <w:r>
        <w:t>.</w:t>
      </w:r>
    </w:p>
    <w:p w14:paraId="7572560E" w14:textId="7D39B24E" w:rsidR="009B6DDB" w:rsidRDefault="00477892">
      <w:r>
        <w:rPr>
          <w:b/>
        </w:rPr>
        <w:t xml:space="preserve">Status: </w:t>
      </w:r>
      <w:r w:rsidR="00EB3B3A">
        <w:rPr>
          <w:color w:val="0000FF"/>
        </w:rPr>
        <w:t>noted</w:t>
      </w:r>
    </w:p>
    <w:p w14:paraId="3E5C459C" w14:textId="77777777" w:rsidR="009B6DDB" w:rsidRDefault="00477892">
      <w:pPr>
        <w:pStyle w:val="NormTop"/>
      </w:pPr>
      <w:r>
        <w:rPr>
          <w:color w:val="0000FF"/>
        </w:rPr>
        <w:t>6GSM-250203</w:t>
      </w:r>
      <w:r>
        <w:t xml:space="preserve"> (agenda Allocation of documents to agenda items (at submission deadline) (Source: SI Rapporteurs))</w:t>
      </w:r>
      <w:r>
        <w:rPr>
          <w:b/>
        </w:rPr>
        <w:br/>
        <w:t xml:space="preserve">Document for: </w:t>
      </w:r>
      <w:r>
        <w:t>Information</w:t>
      </w:r>
    </w:p>
    <w:p w14:paraId="74E73913" w14:textId="13AE4686" w:rsidR="009B6DDB" w:rsidRDefault="003313DD">
      <w:r>
        <w:t>Mr. Matthew Baker (Nokia) presented the document. No comments were received and h</w:t>
      </w:r>
      <w:r w:rsidR="00137EAC">
        <w:t xml:space="preserve">ence the document was </w:t>
      </w:r>
      <w:r w:rsidR="00137EAC" w:rsidRPr="003879CC">
        <w:rPr>
          <w:color w:val="0000FF"/>
        </w:rPr>
        <w:t>noted</w:t>
      </w:r>
      <w:r w:rsidR="00137EAC">
        <w:t>.</w:t>
      </w:r>
    </w:p>
    <w:p w14:paraId="65859213" w14:textId="00B5902D" w:rsidR="009B6DDB" w:rsidRDefault="00477892">
      <w:r>
        <w:rPr>
          <w:b/>
        </w:rPr>
        <w:t xml:space="preserve">Status: </w:t>
      </w:r>
      <w:r w:rsidR="00EB3B3A">
        <w:rPr>
          <w:color w:val="0000FF"/>
        </w:rPr>
        <w:t>noted</w:t>
      </w:r>
    </w:p>
    <w:p w14:paraId="5041CCA0" w14:textId="77777777" w:rsidR="009B6DDB" w:rsidRDefault="00477892">
      <w:pPr>
        <w:pStyle w:val="NormTop"/>
      </w:pPr>
      <w:r>
        <w:rPr>
          <w:color w:val="0000FF"/>
        </w:rPr>
        <w:lastRenderedPageBreak/>
        <w:t>6GSM-250204</w:t>
      </w:r>
      <w:r>
        <w:t xml:space="preserve"> (agenda Allocation of documents to agenda items (start of conference call) (Source: SI Rapporteurs))</w:t>
      </w:r>
      <w:r>
        <w:rPr>
          <w:b/>
        </w:rPr>
        <w:br/>
        <w:t xml:space="preserve">Document for: </w:t>
      </w:r>
      <w:r>
        <w:t>Information</w:t>
      </w:r>
    </w:p>
    <w:p w14:paraId="072608CC" w14:textId="33D2D337" w:rsidR="00726A4A" w:rsidRDefault="00726A4A" w:rsidP="00726A4A">
      <w:r>
        <w:t xml:space="preserve">Mr. Matthew Baker (Nokia) presented the document </w:t>
      </w:r>
      <w:r w:rsidR="00073C35">
        <w:t>and used the document to record the progress of the meeting</w:t>
      </w:r>
      <w:r>
        <w:t>.</w:t>
      </w:r>
    </w:p>
    <w:p w14:paraId="592C32E7" w14:textId="77777777" w:rsidR="00726A4A" w:rsidRDefault="00726A4A" w:rsidP="00726A4A">
      <w:r>
        <w:t xml:space="preserve">The document was </w:t>
      </w:r>
      <w:r>
        <w:rPr>
          <w:color w:val="0000FF"/>
        </w:rPr>
        <w:t>noted</w:t>
      </w:r>
      <w:r>
        <w:t>.</w:t>
      </w:r>
    </w:p>
    <w:p w14:paraId="3BDBB4E0" w14:textId="361F809E" w:rsidR="009B6DDB" w:rsidRDefault="00477892">
      <w:r>
        <w:rPr>
          <w:b/>
        </w:rPr>
        <w:t xml:space="preserve">Status: </w:t>
      </w:r>
      <w:r w:rsidR="00A10A72">
        <w:rPr>
          <w:color w:val="0000FF"/>
        </w:rPr>
        <w:t>noted</w:t>
      </w:r>
    </w:p>
    <w:p w14:paraId="76B6C64B" w14:textId="77777777" w:rsidR="009B6DDB" w:rsidRDefault="00477892">
      <w:pPr>
        <w:pStyle w:val="NormTop"/>
      </w:pPr>
      <w:r>
        <w:rPr>
          <w:color w:val="0000FF"/>
        </w:rPr>
        <w:t>6GSM-250205</w:t>
      </w:r>
      <w:r>
        <w:t xml:space="preserve"> (agenda Allocation of documents to agenda items (end of conference call) (Source: SI Rapporteurs))</w:t>
      </w:r>
      <w:r>
        <w:rPr>
          <w:b/>
        </w:rPr>
        <w:br/>
        <w:t xml:space="preserve">Document for: </w:t>
      </w:r>
      <w:r>
        <w:t>Information</w:t>
      </w:r>
    </w:p>
    <w:p w14:paraId="771EC0CA" w14:textId="77777777" w:rsidR="00891A34" w:rsidRDefault="00891A34" w:rsidP="00891A34">
      <w:r>
        <w:rPr>
          <w:b/>
        </w:rPr>
        <w:t xml:space="preserve">Status: </w:t>
      </w:r>
      <w:r>
        <w:rPr>
          <w:color w:val="0000FF"/>
        </w:rPr>
        <w:t>noted</w:t>
      </w:r>
    </w:p>
    <w:p w14:paraId="4F80D76A" w14:textId="77777777" w:rsidR="009B6DDB" w:rsidRDefault="00477892">
      <w:pPr>
        <w:pStyle w:val="NormTop"/>
      </w:pPr>
      <w:r>
        <w:rPr>
          <w:color w:val="0000FF"/>
        </w:rPr>
        <w:t>6GSM-250206</w:t>
      </w:r>
      <w:r>
        <w:t xml:space="preserve"> (agenda Allocation of documents to agenda items (end of email approval) (Source: SI Rapporteurs))</w:t>
      </w:r>
      <w:r>
        <w:rPr>
          <w:b/>
        </w:rPr>
        <w:br/>
        <w:t xml:space="preserve">Document for: </w:t>
      </w:r>
      <w:r>
        <w:t>Information</w:t>
      </w:r>
    </w:p>
    <w:p w14:paraId="5EA26C8C" w14:textId="77777777" w:rsidR="00891A34" w:rsidRDefault="00891A34" w:rsidP="00891A34">
      <w:r>
        <w:rPr>
          <w:b/>
        </w:rPr>
        <w:t xml:space="preserve">Status: </w:t>
      </w:r>
      <w:r>
        <w:rPr>
          <w:color w:val="0000FF"/>
        </w:rPr>
        <w:t>noted</w:t>
      </w:r>
    </w:p>
    <w:p w14:paraId="74254D62" w14:textId="77777777" w:rsidR="009B6DDB" w:rsidRDefault="00477892">
      <w:pPr>
        <w:pStyle w:val="Heading1"/>
      </w:pPr>
      <w:r>
        <w:t>3</w:t>
      </w:r>
      <w:r>
        <w:tab/>
        <w:t>Reports from previous meetings</w:t>
      </w:r>
    </w:p>
    <w:p w14:paraId="5616A761" w14:textId="77777777" w:rsidR="009B6DDB" w:rsidRDefault="00477892">
      <w:pPr>
        <w:pStyle w:val="NormTop"/>
      </w:pPr>
      <w:r>
        <w:rPr>
          <w:color w:val="0000FF"/>
        </w:rPr>
        <w:t>6GSM-250202</w:t>
      </w:r>
      <w:r>
        <w:t xml:space="preserve"> (report Minutes of Conference Call on 3GPP Spec Modernization #02 (Source: MCC))</w:t>
      </w:r>
      <w:r>
        <w:rPr>
          <w:b/>
        </w:rPr>
        <w:br/>
        <w:t xml:space="preserve">Document for: </w:t>
      </w:r>
      <w:r>
        <w:t>Endorsement</w:t>
      </w:r>
    </w:p>
    <w:p w14:paraId="3E201AF7" w14:textId="1EEDBB83" w:rsidR="009B6DDB" w:rsidRDefault="004037B9">
      <w:r>
        <w:t xml:space="preserve">As this version of the report was available from </w:t>
      </w:r>
      <w:r w:rsidR="00EB1AAA">
        <w:t>9</w:t>
      </w:r>
      <w:r>
        <w:t xml:space="preserve">th of </w:t>
      </w:r>
      <w:r w:rsidR="00EB1AAA">
        <w:t xml:space="preserve">September </w:t>
      </w:r>
      <w:r>
        <w:t xml:space="preserve">and no comments were received over the email reflector, Mr. </w:t>
      </w:r>
      <w:r w:rsidR="00EB1AAA">
        <w:t xml:space="preserve">Matthew Baker </w:t>
      </w:r>
      <w:r>
        <w:t>(</w:t>
      </w:r>
      <w:r w:rsidR="00EB1AAA">
        <w:t>Nokia</w:t>
      </w:r>
      <w:r>
        <w:t xml:space="preserve">) requested for comments without opening the document. No comments were received and the report was </w:t>
      </w:r>
      <w:r w:rsidRPr="00BD1A30">
        <w:rPr>
          <w:color w:val="FF0000"/>
        </w:rPr>
        <w:t>endorsed</w:t>
      </w:r>
      <w:r>
        <w:t>.</w:t>
      </w:r>
    </w:p>
    <w:p w14:paraId="70B750B1" w14:textId="77C08A61" w:rsidR="009B6DDB" w:rsidRDefault="00477892">
      <w:r>
        <w:rPr>
          <w:b/>
        </w:rPr>
        <w:t xml:space="preserve">Status: </w:t>
      </w:r>
      <w:r w:rsidR="00DC3BAC" w:rsidRPr="00DC3BAC">
        <w:rPr>
          <w:color w:val="FF0000"/>
        </w:rPr>
        <w:t>endorsed</w:t>
      </w:r>
    </w:p>
    <w:p w14:paraId="439F83C5" w14:textId="77777777" w:rsidR="009B6DDB" w:rsidRDefault="00477892">
      <w:pPr>
        <w:pStyle w:val="Heading1"/>
      </w:pPr>
      <w:r>
        <w:t>4</w:t>
      </w:r>
      <w:r>
        <w:tab/>
        <w:t>Proposals for potential new formats for 3GPP specifications</w:t>
      </w:r>
    </w:p>
    <w:p w14:paraId="598F04F1" w14:textId="34988914" w:rsidR="009B6DDB" w:rsidRDefault="00477892">
      <w:pPr>
        <w:pStyle w:val="NormTop"/>
      </w:pPr>
      <w:r>
        <w:rPr>
          <w:color w:val="0000FF"/>
        </w:rPr>
        <w:t>6GSM-250208</w:t>
      </w:r>
      <w:r>
        <w:t xml:space="preserve"> (pCR 21.802 On OpenDocument format (Source: Apple France))</w:t>
      </w:r>
      <w:r>
        <w:rPr>
          <w:b/>
        </w:rPr>
        <w:br/>
        <w:t xml:space="preserve">Document for: </w:t>
      </w:r>
      <w:r w:rsidR="009D330B">
        <w:t>Endorsement</w:t>
      </w:r>
    </w:p>
    <w:p w14:paraId="5EBD6C5D" w14:textId="10128F65" w:rsidR="009B6DDB" w:rsidRDefault="009103FE">
      <w:r>
        <w:t xml:space="preserve">Mr. </w:t>
      </w:r>
      <w:r w:rsidR="00272120" w:rsidRPr="00272120">
        <w:t>Sasha Sirotkin</w:t>
      </w:r>
      <w:r w:rsidR="00272120">
        <w:t xml:space="preserve"> (Apple) presented the document.</w:t>
      </w:r>
    </w:p>
    <w:p w14:paraId="275CEC0E" w14:textId="562C3E08" w:rsidR="007C0E98" w:rsidRDefault="007C0E98">
      <w:r>
        <w:t xml:space="preserve">Mr. Matthew Baker (Nokia) commented that the document needed revision so that the text proposal will be in </w:t>
      </w:r>
      <w:proofErr w:type="spellStart"/>
      <w:r>
        <w:t>pCR</w:t>
      </w:r>
      <w:proofErr w:type="spellEnd"/>
      <w:r>
        <w:t xml:space="preserve"> format with revision marks, and also with correction of typo 'reach' that needs to be replaced with 'rich'.</w:t>
      </w:r>
    </w:p>
    <w:p w14:paraId="66771B65" w14:textId="134146A5" w:rsidR="007C0E98" w:rsidRDefault="007C0E98">
      <w:r>
        <w:t xml:space="preserve">Mr. Jerediah Fevold (Nokia) commented that </w:t>
      </w:r>
      <w:r w:rsidR="00E6142F">
        <w:t xml:space="preserve">the structure of OpenDocument seems to be similar to docx and whether the flat structure mentioned in the document </w:t>
      </w:r>
      <w:r w:rsidR="00501046">
        <w:t>indicates that an archive file is used or only a single XML file is used. Mr. Sasha Sirotkin (Apple) responded that more detailed analysis is required, but the proposal is to freeze files other than context.xml file so that Git can be used. The context.xml would then be the only file to be brought under version control of Git.</w:t>
      </w:r>
    </w:p>
    <w:p w14:paraId="18B5AA8B" w14:textId="78E93C7C" w:rsidR="0004511D" w:rsidRDefault="00501046">
      <w:r>
        <w:t xml:space="preserve">Dr. </w:t>
      </w:r>
      <w:r w:rsidR="00B179C1">
        <w:t>David</w:t>
      </w:r>
      <w:r w:rsidR="00987D01" w:rsidRPr="00987D01">
        <w:t xml:space="preserve"> Mazzarese</w:t>
      </w:r>
      <w:r w:rsidR="00B179C1">
        <w:t xml:space="preserve"> (Huawei)</w:t>
      </w:r>
      <w:r w:rsidR="00987D01">
        <w:t xml:space="preserve"> inquired on the drawbacks of OpenDocument compared to the status quo. Mr. Sasha Sirotkin (Apple) responded that the issue of figures </w:t>
      </w:r>
      <w:r w:rsidR="00DA0E5E">
        <w:t xml:space="preserve">in OpenDocument should be explored further. That is, ODG format for graphics can be used but Mermaid/MSC Gen can also be useful, </w:t>
      </w:r>
      <w:r w:rsidR="000A48EC">
        <w:t>requiring further study on how to integrate these into OpenDocument format. It was further added that this issue is also relevant for docx today if cross-platform requirement is to be satisfied.</w:t>
      </w:r>
    </w:p>
    <w:p w14:paraId="262914A6" w14:textId="46E4AAE1" w:rsidR="00C71DB3" w:rsidRDefault="000A48EC">
      <w:r>
        <w:t xml:space="preserve">Mr. </w:t>
      </w:r>
      <w:r w:rsidR="00C71DB3">
        <w:t xml:space="preserve">Erik </w:t>
      </w:r>
      <w:r>
        <w:t xml:space="preserve">Guttman </w:t>
      </w:r>
      <w:r w:rsidR="00C71DB3">
        <w:t>(Samsung)</w:t>
      </w:r>
      <w:r w:rsidR="00CD074C">
        <w:t xml:space="preserve"> commented that pulling together different disaggregated components into one single manifest is the challenge that new formats </w:t>
      </w:r>
      <w:r w:rsidR="002522CF">
        <w:t xml:space="preserve">based on markup </w:t>
      </w:r>
      <w:r w:rsidR="00CD074C">
        <w:t xml:space="preserve">need to address. Whilst docx has its own </w:t>
      </w:r>
      <w:r w:rsidR="00CD074C">
        <w:lastRenderedPageBreak/>
        <w:t xml:space="preserve">internal contents allowing one docx file to integrate the changes of different components, other formats may not be as straightforward. </w:t>
      </w:r>
      <w:r w:rsidR="002522CF">
        <w:t>It is important to consider how these components can be integrated into a CR.</w:t>
      </w:r>
    </w:p>
    <w:p w14:paraId="75276281" w14:textId="1A3E280C" w:rsidR="004C2EEE" w:rsidRDefault="002522CF">
      <w:r>
        <w:t xml:space="preserve">Ms. </w:t>
      </w:r>
      <w:r w:rsidR="004C2EEE">
        <w:t xml:space="preserve">Elena </w:t>
      </w:r>
      <w:r>
        <w:t xml:space="preserve">Neira </w:t>
      </w:r>
      <w:r w:rsidR="004C2EEE">
        <w:t>(MITRE)</w:t>
      </w:r>
      <w:r>
        <w:t xml:space="preserve"> commented that the proposal should be considered to be tested as a part of the sandbox the group will be playing with. The issue of integration is something to be studied further during such trial. Mr. Sasha Sirotkin (Apple) responded that Apple is willing to put OpenDocument for trial.</w:t>
      </w:r>
    </w:p>
    <w:p w14:paraId="573D54B9" w14:textId="3C3FA6E4" w:rsidR="002522CF" w:rsidRDefault="00C65352">
      <w:r>
        <w:t>Mr. Matthew Baker (Nokia) commented that the maturity of the proposal seems to be in early stages and further investigation is required. Nevertheless, the proposal should be included in TR 21.802.</w:t>
      </w:r>
    </w:p>
    <w:p w14:paraId="18469F3B" w14:textId="14CD93D6" w:rsidR="00C65352" w:rsidRDefault="00C65352">
      <w:r>
        <w:t>Dr. David Mazzarese (Huawei) commented that it is good to put OpenDocument for trial and it does not have to involve use of Git. Nevertheless, further modification is required such as modification of the heading of section 5.X made in 6GSM-250219.</w:t>
      </w:r>
      <w:r w:rsidR="00C22AC8">
        <w:t xml:space="preserve"> Mr. Erik Guttman (Samsung) also added that there are some points that require further work and editor's note should be added.</w:t>
      </w:r>
    </w:p>
    <w:p w14:paraId="674593AC" w14:textId="2F6C3A0F" w:rsidR="00C22AC8" w:rsidRDefault="00C22AC8">
      <w:r>
        <w:t xml:space="preserve">Mr. Stefan </w:t>
      </w:r>
      <w:proofErr w:type="spellStart"/>
      <w:r w:rsidR="00A47414">
        <w:t>Doehla</w:t>
      </w:r>
      <w:proofErr w:type="spellEnd"/>
      <w:r w:rsidR="00A47414">
        <w:t xml:space="preserve"> commented that docx is also standards based format and that it is not just OpenDocument that is based on standards.</w:t>
      </w:r>
    </w:p>
    <w:p w14:paraId="23F30B52" w14:textId="39ACB7A2" w:rsidR="009B6DDB" w:rsidRDefault="00477892">
      <w:r>
        <w:rPr>
          <w:b/>
        </w:rPr>
        <w:t xml:space="preserve">Status: </w:t>
      </w:r>
      <w:r w:rsidR="0019321A" w:rsidRPr="0019321A">
        <w:rPr>
          <w:color w:val="808080" w:themeColor="background1" w:themeShade="80"/>
        </w:rPr>
        <w:t xml:space="preserve">revised </w:t>
      </w:r>
      <w:r w:rsidR="0019321A" w:rsidRPr="0019321A">
        <w:t>to 0228</w:t>
      </w:r>
    </w:p>
    <w:p w14:paraId="581116B6" w14:textId="23BE0A60" w:rsidR="008A511B" w:rsidRDefault="008A511B" w:rsidP="008A511B">
      <w:pPr>
        <w:pStyle w:val="NormTop"/>
      </w:pPr>
      <w:r>
        <w:rPr>
          <w:color w:val="0000FF"/>
        </w:rPr>
        <w:t>6GSM-2502</w:t>
      </w:r>
      <w:r w:rsidR="0019321A">
        <w:rPr>
          <w:color w:val="0000FF"/>
        </w:rPr>
        <w:t>2</w:t>
      </w:r>
      <w:r>
        <w:rPr>
          <w:color w:val="0000FF"/>
        </w:rPr>
        <w:t>8</w:t>
      </w:r>
      <w:r>
        <w:t xml:space="preserve"> (</w:t>
      </w:r>
      <w:proofErr w:type="spellStart"/>
      <w:r>
        <w:t>pCR</w:t>
      </w:r>
      <w:proofErr w:type="spellEnd"/>
      <w:r>
        <w:t xml:space="preserve"> 21.802 On OpenDocument format (Source: Apple France))</w:t>
      </w:r>
      <w:r>
        <w:rPr>
          <w:b/>
        </w:rPr>
        <w:br/>
        <w:t xml:space="preserve">Document for: </w:t>
      </w:r>
      <w:r>
        <w:t>Endorsement</w:t>
      </w:r>
    </w:p>
    <w:p w14:paraId="5E193434" w14:textId="579D0366" w:rsidR="00194E13" w:rsidRPr="00D924DD" w:rsidRDefault="00194E13" w:rsidP="00194E13">
      <w:pPr>
        <w:rPr>
          <w:b/>
          <w:bCs/>
          <w:lang w:eastAsia="ja-JP"/>
        </w:rPr>
      </w:pPr>
      <w:r w:rsidRPr="005C4BE1">
        <w:rPr>
          <w:b/>
          <w:bCs/>
          <w:lang w:eastAsia="ja-JP"/>
        </w:rPr>
        <w:t>Revision of 6GSM-25</w:t>
      </w:r>
      <w:r>
        <w:rPr>
          <w:b/>
          <w:bCs/>
          <w:lang w:eastAsia="ja-JP"/>
        </w:rPr>
        <w:t>0208</w:t>
      </w:r>
    </w:p>
    <w:p w14:paraId="5B1AB9EC" w14:textId="406EB8DA" w:rsidR="004412A5" w:rsidRDefault="004412A5" w:rsidP="004412A5">
      <w:r>
        <w:t xml:space="preserve">Mr. Sasha Sirotkin (Apple) provided the </w:t>
      </w:r>
      <w:hyperlink r:id="rId7" w:history="1">
        <w:r w:rsidRPr="00C4541E">
          <w:rPr>
            <w:rStyle w:val="Hyperlink"/>
          </w:rPr>
          <w:t>draft version</w:t>
        </w:r>
      </w:hyperlink>
      <w:r>
        <w:t xml:space="preserve"> for comments. After a round of revision, the </w:t>
      </w:r>
      <w:proofErr w:type="spellStart"/>
      <w:r>
        <w:t>TDoc</w:t>
      </w:r>
      <w:proofErr w:type="spellEnd"/>
      <w:r>
        <w:t xml:space="preserve"> was made available in the inbox for the final round of review. Since no comments were received, this document was </w:t>
      </w:r>
      <w:r w:rsidRPr="001B2B7E">
        <w:rPr>
          <w:color w:val="FF0000"/>
        </w:rPr>
        <w:t>endorsed</w:t>
      </w:r>
      <w:r>
        <w:t>.</w:t>
      </w:r>
    </w:p>
    <w:p w14:paraId="2B5B68AE" w14:textId="147B9897" w:rsidR="004412A5" w:rsidRPr="005C4BE1" w:rsidRDefault="004412A5" w:rsidP="004412A5">
      <w:pPr>
        <w:pStyle w:val="NO"/>
        <w:rPr>
          <w:lang w:eastAsia="ja-JP"/>
        </w:rPr>
      </w:pPr>
      <w:r>
        <w:t>NOTE:</w:t>
      </w:r>
      <w:r>
        <w:tab/>
        <w:t xml:space="preserve">For detailed email discussion, please see email list archive for </w:t>
      </w:r>
      <w:hyperlink r:id="rId8" w:history="1">
        <w:r w:rsidRPr="00BC05B5">
          <w:rPr>
            <w:rStyle w:val="Hyperlink"/>
          </w:rPr>
          <w:t xml:space="preserve">week </w:t>
        </w:r>
        <w:r w:rsidR="00A9233B">
          <w:rPr>
            <w:rStyle w:val="Hyperlink"/>
          </w:rPr>
          <w:t>3</w:t>
        </w:r>
        <w:r w:rsidRPr="00BC05B5">
          <w:rPr>
            <w:rStyle w:val="Hyperlink"/>
          </w:rPr>
          <w:t xml:space="preserve"> of </w:t>
        </w:r>
        <w:r w:rsidR="00514FA1">
          <w:rPr>
            <w:rStyle w:val="Hyperlink"/>
          </w:rPr>
          <w:t>October</w:t>
        </w:r>
        <w:r w:rsidRPr="00BC05B5">
          <w:rPr>
            <w:rStyle w:val="Hyperlink"/>
          </w:rPr>
          <w:t xml:space="preserve"> 2025</w:t>
        </w:r>
      </w:hyperlink>
      <w:r>
        <w:t xml:space="preserve"> and </w:t>
      </w:r>
      <w:hyperlink r:id="rId9" w:history="1">
        <w:r w:rsidRPr="00760259">
          <w:rPr>
            <w:rStyle w:val="Hyperlink"/>
          </w:rPr>
          <w:t xml:space="preserve">week </w:t>
        </w:r>
        <w:r w:rsidR="00A9233B">
          <w:rPr>
            <w:rStyle w:val="Hyperlink"/>
          </w:rPr>
          <w:t>4</w:t>
        </w:r>
        <w:r w:rsidRPr="00760259">
          <w:rPr>
            <w:rStyle w:val="Hyperlink"/>
          </w:rPr>
          <w:t xml:space="preserve"> of </w:t>
        </w:r>
        <w:r w:rsidR="00514FA1">
          <w:rPr>
            <w:rStyle w:val="Hyperlink"/>
          </w:rPr>
          <w:t xml:space="preserve">October </w:t>
        </w:r>
        <w:r w:rsidRPr="00760259">
          <w:rPr>
            <w:rStyle w:val="Hyperlink"/>
          </w:rPr>
          <w:t>2025</w:t>
        </w:r>
      </w:hyperlink>
      <w:r>
        <w:t xml:space="preserve">. Filter by the </w:t>
      </w:r>
      <w:proofErr w:type="spellStart"/>
      <w:r>
        <w:t>TDoc</w:t>
      </w:r>
      <w:proofErr w:type="spellEnd"/>
      <w:r>
        <w:t xml:space="preserve"> number</w:t>
      </w:r>
      <w:r w:rsidR="00A9233B">
        <w:t xml:space="preserve"> (0208)</w:t>
      </w:r>
      <w:r>
        <w:t xml:space="preserve"> in the subject field.</w:t>
      </w:r>
    </w:p>
    <w:p w14:paraId="1E5C9FC2" w14:textId="38957112" w:rsidR="008A511B" w:rsidRDefault="008A511B" w:rsidP="008A511B">
      <w:r>
        <w:rPr>
          <w:b/>
        </w:rPr>
        <w:t xml:space="preserve">Status: </w:t>
      </w:r>
      <w:r w:rsidR="006D4A7A" w:rsidRPr="00093D17">
        <w:rPr>
          <w:color w:val="FF0000"/>
        </w:rPr>
        <w:t>endorsed</w:t>
      </w:r>
    </w:p>
    <w:p w14:paraId="3E0612F8" w14:textId="36B4FC32" w:rsidR="009B6DDB" w:rsidRDefault="00477892">
      <w:pPr>
        <w:pStyle w:val="NormTop"/>
      </w:pPr>
      <w:r>
        <w:rPr>
          <w:color w:val="0000FF"/>
        </w:rPr>
        <w:t>6GSM-250214</w:t>
      </w:r>
      <w:r>
        <w:t xml:space="preserve"> (</w:t>
      </w:r>
      <w:proofErr w:type="spellStart"/>
      <w:r>
        <w:t>pCR</w:t>
      </w:r>
      <w:proofErr w:type="spellEnd"/>
      <w:r>
        <w:t xml:space="preserve"> 21.802 </w:t>
      </w:r>
      <w:proofErr w:type="spellStart"/>
      <w:r>
        <w:t>pCR</w:t>
      </w:r>
      <w:proofErr w:type="spellEnd"/>
      <w:r>
        <w:t xml:space="preserve"> on Proposal for new format for 3GPP specifications (Source: Nokia))</w:t>
      </w:r>
      <w:r>
        <w:rPr>
          <w:b/>
        </w:rPr>
        <w:br/>
        <w:t xml:space="preserve">Document for: </w:t>
      </w:r>
      <w:r w:rsidR="009D330B">
        <w:t>Endorsement</w:t>
      </w:r>
    </w:p>
    <w:p w14:paraId="6DA87259" w14:textId="128F051D" w:rsidR="00272120" w:rsidRDefault="00272120" w:rsidP="00272120">
      <w:r>
        <w:t xml:space="preserve">Mr. </w:t>
      </w:r>
      <w:r w:rsidRPr="00272120">
        <w:t xml:space="preserve">Jerediah Fevold </w:t>
      </w:r>
      <w:r>
        <w:t>(Nokia) presented the document.</w:t>
      </w:r>
    </w:p>
    <w:p w14:paraId="0A128731" w14:textId="7E48692C" w:rsidR="009B6DDB" w:rsidRDefault="008F11A6">
      <w:r>
        <w:t xml:space="preserve">Dr. </w:t>
      </w:r>
      <w:r w:rsidR="006202B7">
        <w:t xml:space="preserve">Daewon </w:t>
      </w:r>
      <w:r>
        <w:t xml:space="preserve">Lee </w:t>
      </w:r>
      <w:r w:rsidR="006202B7">
        <w:t>(</w:t>
      </w:r>
      <w:proofErr w:type="spellStart"/>
      <w:r w:rsidR="006202B7">
        <w:t>InterDigital</w:t>
      </w:r>
      <w:proofErr w:type="spellEnd"/>
      <w:r w:rsidR="006202B7">
        <w:t>)</w:t>
      </w:r>
      <w:r>
        <w:t xml:space="preserve"> commented that </w:t>
      </w:r>
      <w:r w:rsidR="00400901">
        <w:t xml:space="preserve">there are many variants of Markdown and that some variants </w:t>
      </w:r>
      <w:r w:rsidR="00703386">
        <w:t xml:space="preserve">(e.g., </w:t>
      </w:r>
      <w:proofErr w:type="spellStart"/>
      <w:r w:rsidR="00703386">
        <w:t>CommonMark</w:t>
      </w:r>
      <w:proofErr w:type="spellEnd"/>
      <w:r w:rsidR="00703386">
        <w:t xml:space="preserve"> X) </w:t>
      </w:r>
      <w:r w:rsidR="00400901">
        <w:t>do not support table description and some</w:t>
      </w:r>
      <w:r w:rsidR="00703386">
        <w:t xml:space="preserve"> (</w:t>
      </w:r>
      <w:proofErr w:type="spellStart"/>
      <w:r w:rsidR="00703386">
        <w:t>Pandoc</w:t>
      </w:r>
      <w:proofErr w:type="spellEnd"/>
      <w:r w:rsidR="00703386">
        <w:t>)</w:t>
      </w:r>
      <w:r w:rsidR="00400901">
        <w:t xml:space="preserve"> do, and hence the description that table description is supported in the document needs to be further clarified.</w:t>
      </w:r>
      <w:r w:rsidR="00703386">
        <w:t xml:space="preserve"> Therefore it would be desirable to clarify which variant of markdown is going to be used.</w:t>
      </w:r>
    </w:p>
    <w:p w14:paraId="0A7BBC57" w14:textId="320EB0BE" w:rsidR="0055403A" w:rsidRDefault="00962EAF">
      <w:r>
        <w:t xml:space="preserve">Mr. Erik Guttman (Samsung) commented that detailed comments will be provided offline. Nevertheless, two gaps still exist. First, </w:t>
      </w:r>
      <w:r w:rsidR="00BF7FD4">
        <w:t xml:space="preserve">neither of the flow based tables nor grid based tables are writable and readable by humans, and require markdown extensions to achieve something readable. Second, free form figures </w:t>
      </w:r>
      <w:r w:rsidR="0055403A">
        <w:t>need to be considered in detail. That is, the image needs to have the source code embedded instead of a image that is not editable, which is consequently not acceptable for 3GPP.</w:t>
      </w:r>
      <w:r w:rsidR="00B447CA">
        <w:t xml:space="preserve"> </w:t>
      </w:r>
      <w:r w:rsidR="0055403A">
        <w:t xml:space="preserve">Dr. David Mazzarese (Huawei) </w:t>
      </w:r>
      <w:r w:rsidR="00B447CA">
        <w:t>agreed.</w:t>
      </w:r>
    </w:p>
    <w:p w14:paraId="33B0CE37" w14:textId="2F088399" w:rsidR="00945435" w:rsidRDefault="00945435">
      <w:r>
        <w:t>Mr. Jerediah Fevold (Nokia) responded that the draw.io can be investigated for free form figures</w:t>
      </w:r>
      <w:r w:rsidR="00897220">
        <w:t xml:space="preserve"> and that the issue of free form figures are also present in the current </w:t>
      </w:r>
      <w:proofErr w:type="spellStart"/>
      <w:r w:rsidR="00897220">
        <w:t>speficiation</w:t>
      </w:r>
      <w:proofErr w:type="spellEnd"/>
      <w:r w:rsidR="00897220">
        <w:t>. There are instances where Visio files are from different versions of Visio and</w:t>
      </w:r>
      <w:r w:rsidR="00661FAE">
        <w:t xml:space="preserve"> sometimes are corrupted to be not editable. This issue therefore needs attention even for use of MS Word in case MS Word is retained.</w:t>
      </w:r>
    </w:p>
    <w:p w14:paraId="37AEE1FF" w14:textId="5CFF15DC" w:rsidR="00FB56E3" w:rsidRDefault="00B447CA">
      <w:r>
        <w:t>Dr. David Mazarese (Huawei) commented that use of markdown is tied to use of Git and inquired if the proposal is to use Markdown for everything.</w:t>
      </w:r>
    </w:p>
    <w:p w14:paraId="370F894F" w14:textId="07EABDF1" w:rsidR="00661FAE" w:rsidRDefault="00661FAE">
      <w:r>
        <w:t xml:space="preserve">Mr. Jerediah Fevold (Nokia) responded that Markdown can be used for many types of contents within specifications today, but not all contents should be written using Markdown. For example, ASN.1 in the specification </w:t>
      </w:r>
      <w:r w:rsidR="008C217B">
        <w:t>can be stored in a separate file to include field descriptions.</w:t>
      </w:r>
    </w:p>
    <w:p w14:paraId="418955B5" w14:textId="28952BB7" w:rsidR="005D6D72" w:rsidRDefault="00FB56E3">
      <w:r>
        <w:t xml:space="preserve">Mr. Serban Purge (Ericsson) inquired if </w:t>
      </w:r>
      <w:r w:rsidR="00945435">
        <w:t>images in Markdown are embedded in Markdown file or exist in a separate file(s).</w:t>
      </w:r>
    </w:p>
    <w:p w14:paraId="3FEB5DDD" w14:textId="7B4D4670" w:rsidR="00432639" w:rsidRDefault="008C217B">
      <w:r>
        <w:lastRenderedPageBreak/>
        <w:t>Mr. Jerediah Fevold (Nokia) responded that the images in Markdown are same as images in HTML, where reference to an image file is made and the image file is stored as a separate file.</w:t>
      </w:r>
    </w:p>
    <w:p w14:paraId="7BB8D5C1" w14:textId="6EC6DAA9" w:rsidR="00ED786E" w:rsidRPr="008C217B" w:rsidRDefault="00ED786E">
      <w:r w:rsidRPr="008C217B">
        <w:t>There was</w:t>
      </w:r>
      <w:r w:rsidR="002433E0" w:rsidRPr="008C217B">
        <w:t xml:space="preserve"> also</w:t>
      </w:r>
      <w:r w:rsidRPr="008C217B">
        <w:t xml:space="preserve"> a discussion on whether evaluation part should be part of the revision discussion or not. </w:t>
      </w:r>
      <w:r w:rsidR="008C217B">
        <w:t>There was a preference to focus on description and postpone evaluation part to later phases (e.g., from next conference call: CC#04)</w:t>
      </w:r>
      <w:r w:rsidR="008B058C">
        <w:t xml:space="preserve"> by Dr. David Mazzarese (Huawei), Mr. Yue Song (China Mobile), Mr. Sasha Sirotkin (Apple), and Mr. Erik Guttman (Samsung). Mr. Jerediah Fevold &amp; Mr. Matthew Baker (Nokia) acknowledged that description should be the focus but preferred to include parts of evaluation that can already be agreed. The conclusion was to focus on description for this conference call (CC#03) and postpone evaluation to the subsequent conference calls.</w:t>
      </w:r>
    </w:p>
    <w:p w14:paraId="03D92724" w14:textId="191E403D" w:rsidR="009B6DDB" w:rsidRDefault="00477892">
      <w:r>
        <w:rPr>
          <w:b/>
        </w:rPr>
        <w:t xml:space="preserve">Status: </w:t>
      </w:r>
      <w:r w:rsidR="008A27E0" w:rsidRPr="008A27E0">
        <w:rPr>
          <w:color w:val="808080" w:themeColor="background1" w:themeShade="80"/>
        </w:rPr>
        <w:t xml:space="preserve">revised </w:t>
      </w:r>
      <w:r w:rsidR="008A27E0" w:rsidRPr="008A27E0">
        <w:t>to 0229</w:t>
      </w:r>
    </w:p>
    <w:p w14:paraId="7E0F680D" w14:textId="7A85C8E4" w:rsidR="008A27E0" w:rsidRDefault="008A27E0" w:rsidP="008A27E0">
      <w:pPr>
        <w:pStyle w:val="NormTop"/>
      </w:pPr>
      <w:r>
        <w:rPr>
          <w:color w:val="0000FF"/>
        </w:rPr>
        <w:t>6GSM-250229</w:t>
      </w:r>
      <w:r>
        <w:t xml:space="preserve"> (</w:t>
      </w:r>
      <w:proofErr w:type="spellStart"/>
      <w:r>
        <w:t>pCR</w:t>
      </w:r>
      <w:proofErr w:type="spellEnd"/>
      <w:r>
        <w:t xml:space="preserve"> 21.802 </w:t>
      </w:r>
      <w:proofErr w:type="spellStart"/>
      <w:r>
        <w:t>pCR</w:t>
      </w:r>
      <w:proofErr w:type="spellEnd"/>
      <w:r>
        <w:t xml:space="preserve"> on Proposal for new format for 3GPP specifications (Source: Nokia))</w:t>
      </w:r>
      <w:r>
        <w:rPr>
          <w:b/>
        </w:rPr>
        <w:br/>
        <w:t xml:space="preserve">Document for: </w:t>
      </w:r>
      <w:r>
        <w:t>Endorsement</w:t>
      </w:r>
    </w:p>
    <w:p w14:paraId="20056D4E" w14:textId="4AE57FF6" w:rsidR="00042137" w:rsidRPr="00D924DD" w:rsidRDefault="00042137" w:rsidP="00042137">
      <w:pPr>
        <w:rPr>
          <w:b/>
          <w:bCs/>
          <w:lang w:eastAsia="ja-JP"/>
        </w:rPr>
      </w:pPr>
      <w:r w:rsidRPr="005C4BE1">
        <w:rPr>
          <w:b/>
          <w:bCs/>
          <w:lang w:eastAsia="ja-JP"/>
        </w:rPr>
        <w:t>Revision of 6GSM-25</w:t>
      </w:r>
      <w:r>
        <w:rPr>
          <w:b/>
          <w:bCs/>
          <w:lang w:eastAsia="ja-JP"/>
        </w:rPr>
        <w:t>02</w:t>
      </w:r>
      <w:r w:rsidR="00194E13">
        <w:rPr>
          <w:b/>
          <w:bCs/>
          <w:lang w:eastAsia="ja-JP"/>
        </w:rPr>
        <w:t>14</w:t>
      </w:r>
    </w:p>
    <w:p w14:paraId="393AFC03" w14:textId="12CAEDE7" w:rsidR="00072188" w:rsidRDefault="00072188" w:rsidP="00072188">
      <w:r>
        <w:t xml:space="preserve">Mr. </w:t>
      </w:r>
      <w:r w:rsidRPr="00272120">
        <w:t xml:space="preserve">Jerediah Fevold </w:t>
      </w:r>
      <w:r>
        <w:t xml:space="preserve">(Nokia) provided the </w:t>
      </w:r>
      <w:hyperlink r:id="rId10" w:history="1">
        <w:r w:rsidRPr="00C4541E">
          <w:rPr>
            <w:rStyle w:val="Hyperlink"/>
          </w:rPr>
          <w:t>draft version</w:t>
        </w:r>
      </w:hyperlink>
      <w:r>
        <w:t xml:space="preserve"> for comments. After a round of revision, the </w:t>
      </w:r>
      <w:proofErr w:type="spellStart"/>
      <w:r>
        <w:t>TDoc</w:t>
      </w:r>
      <w:proofErr w:type="spellEnd"/>
      <w:r>
        <w:t xml:space="preserve"> was made available in the inbox for the final round of review.</w:t>
      </w:r>
      <w:r w:rsidR="00E423D1">
        <w:t xml:space="preserve"> </w:t>
      </w:r>
      <w:r w:rsidR="00E423D1">
        <w:t>Further comments were raised to 0229 during the final review and hence it was revised to</w:t>
      </w:r>
      <w:r w:rsidR="00E423D1">
        <w:t xml:space="preserve"> 0237.</w:t>
      </w:r>
    </w:p>
    <w:p w14:paraId="26E2DEC6" w14:textId="245396E0" w:rsidR="00072188" w:rsidRPr="005C4BE1" w:rsidRDefault="00072188" w:rsidP="00072188">
      <w:pPr>
        <w:pStyle w:val="NO"/>
        <w:rPr>
          <w:lang w:eastAsia="ja-JP"/>
        </w:rPr>
      </w:pPr>
      <w:r>
        <w:t>NOTE:</w:t>
      </w:r>
      <w:r>
        <w:tab/>
        <w:t xml:space="preserve">For detailed email discussion, please see email list archive for </w:t>
      </w:r>
      <w:hyperlink r:id="rId11" w:history="1">
        <w:r w:rsidRPr="00BC05B5">
          <w:rPr>
            <w:rStyle w:val="Hyperlink"/>
          </w:rPr>
          <w:t xml:space="preserve">week </w:t>
        </w:r>
        <w:r>
          <w:rPr>
            <w:rStyle w:val="Hyperlink"/>
          </w:rPr>
          <w:t>3</w:t>
        </w:r>
        <w:r w:rsidRPr="00BC05B5">
          <w:rPr>
            <w:rStyle w:val="Hyperlink"/>
          </w:rPr>
          <w:t xml:space="preserve"> of </w:t>
        </w:r>
        <w:r w:rsidR="001903B4">
          <w:rPr>
            <w:rStyle w:val="Hyperlink"/>
          </w:rPr>
          <w:t>October</w:t>
        </w:r>
        <w:r w:rsidRPr="00BC05B5">
          <w:rPr>
            <w:rStyle w:val="Hyperlink"/>
          </w:rPr>
          <w:t xml:space="preserve"> 2025</w:t>
        </w:r>
      </w:hyperlink>
      <w:r>
        <w:t xml:space="preserve"> and </w:t>
      </w:r>
      <w:hyperlink r:id="rId12" w:history="1">
        <w:r w:rsidRPr="00760259">
          <w:rPr>
            <w:rStyle w:val="Hyperlink"/>
          </w:rPr>
          <w:t xml:space="preserve">week </w:t>
        </w:r>
        <w:r>
          <w:rPr>
            <w:rStyle w:val="Hyperlink"/>
          </w:rPr>
          <w:t>4</w:t>
        </w:r>
        <w:r w:rsidRPr="00760259">
          <w:rPr>
            <w:rStyle w:val="Hyperlink"/>
          </w:rPr>
          <w:t xml:space="preserve"> of </w:t>
        </w:r>
        <w:r w:rsidR="001903B4">
          <w:rPr>
            <w:rStyle w:val="Hyperlink"/>
          </w:rPr>
          <w:t xml:space="preserve">October </w:t>
        </w:r>
        <w:r w:rsidRPr="00760259">
          <w:rPr>
            <w:rStyle w:val="Hyperlink"/>
          </w:rPr>
          <w:t>2025</w:t>
        </w:r>
      </w:hyperlink>
      <w:r>
        <w:t xml:space="preserve">. Filter by the </w:t>
      </w:r>
      <w:proofErr w:type="spellStart"/>
      <w:r>
        <w:t>TDoc</w:t>
      </w:r>
      <w:proofErr w:type="spellEnd"/>
      <w:r>
        <w:t xml:space="preserve"> number (02</w:t>
      </w:r>
      <w:r w:rsidR="00B321CB">
        <w:t>14</w:t>
      </w:r>
      <w:r>
        <w:t>) in the subject field.</w:t>
      </w:r>
    </w:p>
    <w:p w14:paraId="395DEF20" w14:textId="1FF38905" w:rsidR="008A27E0" w:rsidRDefault="008A27E0" w:rsidP="008A27E0">
      <w:r>
        <w:rPr>
          <w:b/>
        </w:rPr>
        <w:t xml:space="preserve">Status: </w:t>
      </w:r>
      <w:r w:rsidR="00CE2060" w:rsidRPr="008A27E0">
        <w:rPr>
          <w:color w:val="808080" w:themeColor="background1" w:themeShade="80"/>
        </w:rPr>
        <w:t xml:space="preserve">revised </w:t>
      </w:r>
      <w:r w:rsidR="00CE2060" w:rsidRPr="008A27E0">
        <w:t>to 02</w:t>
      </w:r>
      <w:r w:rsidR="00CE2060">
        <w:t>37</w:t>
      </w:r>
    </w:p>
    <w:p w14:paraId="668828EF" w14:textId="171A50A5" w:rsidR="00D549E7" w:rsidRDefault="00D549E7" w:rsidP="00D549E7">
      <w:pPr>
        <w:pStyle w:val="NormTop"/>
      </w:pPr>
      <w:r>
        <w:rPr>
          <w:color w:val="0000FF"/>
        </w:rPr>
        <w:t>6GSM-2502</w:t>
      </w:r>
      <w:r>
        <w:rPr>
          <w:color w:val="0000FF"/>
        </w:rPr>
        <w:t>37</w:t>
      </w:r>
      <w:r>
        <w:t xml:space="preserve"> (</w:t>
      </w:r>
      <w:proofErr w:type="spellStart"/>
      <w:r>
        <w:t>pCR</w:t>
      </w:r>
      <w:proofErr w:type="spellEnd"/>
      <w:r>
        <w:t xml:space="preserve"> 21.802 </w:t>
      </w:r>
      <w:proofErr w:type="spellStart"/>
      <w:r>
        <w:t>pCR</w:t>
      </w:r>
      <w:proofErr w:type="spellEnd"/>
      <w:r>
        <w:t xml:space="preserve"> on Proposal for new format for 3GPP specifications (Source: Nokia))</w:t>
      </w:r>
      <w:r>
        <w:rPr>
          <w:b/>
        </w:rPr>
        <w:br/>
        <w:t xml:space="preserve">Document for: </w:t>
      </w:r>
      <w:r>
        <w:t>Endorsement</w:t>
      </w:r>
    </w:p>
    <w:p w14:paraId="10974AA5" w14:textId="5BEA5672" w:rsidR="00D549E7" w:rsidRPr="00D924DD" w:rsidRDefault="00D549E7" w:rsidP="00D549E7">
      <w:pPr>
        <w:rPr>
          <w:b/>
          <w:bCs/>
          <w:lang w:eastAsia="ja-JP"/>
        </w:rPr>
      </w:pPr>
      <w:r w:rsidRPr="005C4BE1">
        <w:rPr>
          <w:b/>
          <w:bCs/>
          <w:lang w:eastAsia="ja-JP"/>
        </w:rPr>
        <w:t>Revision of 6GSM-25</w:t>
      </w:r>
      <w:r>
        <w:rPr>
          <w:b/>
          <w:bCs/>
          <w:lang w:eastAsia="ja-JP"/>
        </w:rPr>
        <w:t>02</w:t>
      </w:r>
      <w:r>
        <w:rPr>
          <w:b/>
          <w:bCs/>
          <w:lang w:eastAsia="ja-JP"/>
        </w:rPr>
        <w:t>29</w:t>
      </w:r>
    </w:p>
    <w:p w14:paraId="73CD335C" w14:textId="20CBDD81" w:rsidR="00D549E7" w:rsidRDefault="00D549E7" w:rsidP="00D549E7">
      <w:r>
        <w:rPr>
          <w:b/>
        </w:rPr>
        <w:t xml:space="preserve">Status: </w:t>
      </w:r>
      <w:r w:rsidR="00794B15" w:rsidRPr="00794B15">
        <w:rPr>
          <w:color w:val="FF0000"/>
        </w:rPr>
        <w:t>endorsed</w:t>
      </w:r>
    </w:p>
    <w:p w14:paraId="3CBF365E" w14:textId="77777777" w:rsidR="009B6DDB" w:rsidRDefault="00477892">
      <w:pPr>
        <w:pStyle w:val="NormTop"/>
      </w:pPr>
      <w:r>
        <w:rPr>
          <w:color w:val="0000FF"/>
        </w:rPr>
        <w:t>6GSM-250215</w:t>
      </w:r>
      <w:r>
        <w:t xml:space="preserve"> (discussion </w:t>
      </w:r>
      <w:proofErr w:type="spellStart"/>
      <w:r>
        <w:t>Discussion</w:t>
      </w:r>
      <w:proofErr w:type="spellEnd"/>
      <w:r>
        <w:t xml:space="preserve"> on specifications converted from Markdown (Source: Nokia))</w:t>
      </w:r>
      <w:r>
        <w:rPr>
          <w:b/>
        </w:rPr>
        <w:br/>
        <w:t xml:space="preserve">Document for: </w:t>
      </w:r>
      <w:r>
        <w:t>Discussion</w:t>
      </w:r>
    </w:p>
    <w:p w14:paraId="0C595A58" w14:textId="77777777" w:rsidR="00272120" w:rsidRDefault="00272120" w:rsidP="00272120">
      <w:r>
        <w:t xml:space="preserve">Mr. </w:t>
      </w:r>
      <w:r w:rsidRPr="00272120">
        <w:t xml:space="preserve">Jerediah Fevold </w:t>
      </w:r>
      <w:r>
        <w:t>(Nokia) presented the document.</w:t>
      </w:r>
    </w:p>
    <w:p w14:paraId="0E958706" w14:textId="43C6F290" w:rsidR="009B6DDB" w:rsidRDefault="00A37432">
      <w:r>
        <w:t xml:space="preserve">The document was </w:t>
      </w:r>
      <w:r w:rsidRPr="00D941B6">
        <w:rPr>
          <w:color w:val="0000FF"/>
        </w:rPr>
        <w:t>noted</w:t>
      </w:r>
      <w:r>
        <w:t>.</w:t>
      </w:r>
    </w:p>
    <w:p w14:paraId="1969A09D" w14:textId="2EB877E8" w:rsidR="009B6DDB" w:rsidRDefault="00477892">
      <w:r>
        <w:rPr>
          <w:b/>
        </w:rPr>
        <w:t xml:space="preserve">Status: </w:t>
      </w:r>
      <w:r w:rsidR="00D941B6">
        <w:rPr>
          <w:color w:val="0000FF"/>
        </w:rPr>
        <w:t>noted</w:t>
      </w:r>
    </w:p>
    <w:p w14:paraId="044359B1" w14:textId="09EC4B77" w:rsidR="009B6DDB" w:rsidRDefault="00477892">
      <w:pPr>
        <w:pStyle w:val="NormTop"/>
      </w:pPr>
      <w:r>
        <w:rPr>
          <w:color w:val="0000FF"/>
        </w:rPr>
        <w:t>6GSM-250219</w:t>
      </w:r>
      <w:r>
        <w:t xml:space="preserve"> (pCR 21.802 Pseudo-CR on potential new formats for 3GPP specifications (Source: Huawei))</w:t>
      </w:r>
      <w:r>
        <w:rPr>
          <w:b/>
        </w:rPr>
        <w:br/>
        <w:t xml:space="preserve">Document for: </w:t>
      </w:r>
      <w:r w:rsidR="009D330B">
        <w:t>Endorsement</w:t>
      </w:r>
    </w:p>
    <w:p w14:paraId="1C9CF365" w14:textId="2A8AE36D" w:rsidR="00272120" w:rsidRDefault="00272120" w:rsidP="00272120">
      <w:r>
        <w:t xml:space="preserve">Dr. </w:t>
      </w:r>
      <w:r w:rsidRPr="00272120">
        <w:t>David Mazzarese</w:t>
      </w:r>
      <w:r>
        <w:t xml:space="preserve"> (Huawei) presented the document.</w:t>
      </w:r>
    </w:p>
    <w:p w14:paraId="3A3F0A34" w14:textId="102F98E8" w:rsidR="00385573" w:rsidRDefault="00385573" w:rsidP="00272120">
      <w:r>
        <w:t xml:space="preserve">Mr. Marco Broszeit (Vodafone) commented that the wording of the observations in discussion part needs to be </w:t>
      </w:r>
      <w:proofErr w:type="spellStart"/>
      <w:r>
        <w:t>softend</w:t>
      </w:r>
      <w:proofErr w:type="spellEnd"/>
      <w:r>
        <w:t xml:space="preserve">. For example, </w:t>
      </w:r>
      <w:r w:rsidR="007F66A7">
        <w:t xml:space="preserve">OpenDocument format can be as good as docx format in some aspects and WYSIWYG can </w:t>
      </w:r>
      <w:r w:rsidR="00B95D38">
        <w:t>also accompany its own problems such as reconstructed styles.</w:t>
      </w:r>
    </w:p>
    <w:p w14:paraId="2FC63A77" w14:textId="537A6A9A" w:rsidR="00B95D38" w:rsidRDefault="00B95D38">
      <w:r>
        <w:t>Mr. Matthew Baker (Nokia) clarified that the text proposal within the document will be the scope of the discussion should the document proceed.</w:t>
      </w:r>
    </w:p>
    <w:p w14:paraId="4AC25CDA" w14:textId="7BE431B2" w:rsidR="000E01CC" w:rsidRDefault="00B95D38">
      <w:r>
        <w:t xml:space="preserve">Dr. </w:t>
      </w:r>
      <w:r w:rsidR="000E01CC">
        <w:t>Matt</w:t>
      </w:r>
      <w:r w:rsidR="0046515C">
        <w:t xml:space="preserve">hew Grime (NCSC) commented that the picture of the editor (Obsidian) indicated in the document is not specific to </w:t>
      </w:r>
      <w:proofErr w:type="spellStart"/>
      <w:r w:rsidR="0046515C">
        <w:t>Asciidocs</w:t>
      </w:r>
      <w:proofErr w:type="spellEnd"/>
      <w:r w:rsidR="0046515C">
        <w:t xml:space="preserve"> but can be applied to other formats such as Markdown.</w:t>
      </w:r>
    </w:p>
    <w:p w14:paraId="26AB4BAD" w14:textId="3FC81CEE" w:rsidR="0046515C" w:rsidRDefault="00EC18B6">
      <w:r>
        <w:t xml:space="preserve">Mr. Erik Guttman (Samsung) commented that </w:t>
      </w:r>
      <w:r w:rsidR="00F116BE">
        <w:t>whilst drafting rules in the TR 21.801 should be the basis</w:t>
      </w:r>
      <w:r w:rsidR="00EE658B">
        <w:t xml:space="preserve"> to ensure continuity with the specifications of the past</w:t>
      </w:r>
      <w:r w:rsidR="00F116BE">
        <w:t xml:space="preserve">, not all of it should be </w:t>
      </w:r>
      <w:r w:rsidR="00EE658B">
        <w:t>considered as given. For example, archaic drafting rules should be modified and TR 21.801 updated accordingly. Mr. Matthew Baker (Nokia) agreed and commented that the group should be open to reviewing TR 21.801.</w:t>
      </w:r>
      <w:r w:rsidR="009A425B">
        <w:t xml:space="preserve"> Especially considering that the proposals considered here are for 6G specifications which will mostly be new, it should be possible to recommend changes to drafting rules.</w:t>
      </w:r>
      <w:r w:rsidR="00055A1C">
        <w:t xml:space="preserve"> It was further clarified that changing all the existing specifications to new format would be an additional step beyond the study with many challenges.</w:t>
      </w:r>
      <w:r w:rsidR="00EE658B">
        <w:t xml:space="preserve"> Ms. Elena Neira (MITRE) </w:t>
      </w:r>
      <w:r w:rsidR="00EE658B">
        <w:lastRenderedPageBreak/>
        <w:t xml:space="preserve">also added that full backwards </w:t>
      </w:r>
      <w:proofErr w:type="spellStart"/>
      <w:r w:rsidR="00EE658B">
        <w:t>compatability</w:t>
      </w:r>
      <w:proofErr w:type="spellEnd"/>
      <w:r w:rsidR="00EE658B">
        <w:t xml:space="preserve"> is not necessarily </w:t>
      </w:r>
      <w:proofErr w:type="spellStart"/>
      <w:r w:rsidR="00EE658B">
        <w:t>requried</w:t>
      </w:r>
      <w:proofErr w:type="spellEnd"/>
      <w:r w:rsidR="00EE658B">
        <w:t>.</w:t>
      </w:r>
      <w:r w:rsidR="00CF5A7A">
        <w:t xml:space="preserve"> Dr. Umesh Phuyal (Qualcomm) </w:t>
      </w:r>
      <w:r w:rsidR="00A15CEE">
        <w:t>agreed and commented that there can be other ways to list references for example.</w:t>
      </w:r>
    </w:p>
    <w:p w14:paraId="066A66CB" w14:textId="2EE8127F" w:rsidR="00055A1C" w:rsidRDefault="00055A1C">
      <w:r>
        <w:t xml:space="preserve">Mr. Tero </w:t>
      </w:r>
      <w:r w:rsidR="00A347DE">
        <w:t xml:space="preserve">Henttonen (Nokia) commented </w:t>
      </w:r>
      <w:r w:rsidR="00E145D8">
        <w:t xml:space="preserve">that </w:t>
      </w:r>
      <w:r w:rsidR="00790168">
        <w:t>the main goal of this study is to find an alternative format for the majority of contents within the doc/docx format and not necessarily all contents. Mr. Matthew Baker (Nokia) also added that contents such as YAML/ASN.1 are not in the scope of this study and only the docx part is.</w:t>
      </w:r>
    </w:p>
    <w:p w14:paraId="3393D2AF" w14:textId="7CA95C21" w:rsidR="00790168" w:rsidRDefault="00347FC8">
      <w:r>
        <w:t xml:space="preserve">Mr. Sasha Sirotkin (Apple) commented that </w:t>
      </w:r>
      <w:proofErr w:type="spellStart"/>
      <w:r w:rsidR="007E288D">
        <w:t>Asciidoc</w:t>
      </w:r>
      <w:proofErr w:type="spellEnd"/>
      <w:r w:rsidR="007E288D">
        <w:t xml:space="preserve"> is </w:t>
      </w:r>
      <w:r w:rsidR="00A15CEE">
        <w:t xml:space="preserve">has advantage over Markdown for tables and inquired if there are other (dis)advantages compared to Markdown. Dr. Umesh Phuyal (Qualcomm) </w:t>
      </w:r>
      <w:r w:rsidR="00F25569">
        <w:t xml:space="preserve">echoed the question. Dr. David Mazzarese (Huawei) responded that the advantage of </w:t>
      </w:r>
      <w:proofErr w:type="spellStart"/>
      <w:r w:rsidR="00F25569">
        <w:t>Asciidoc</w:t>
      </w:r>
      <w:proofErr w:type="spellEnd"/>
      <w:r w:rsidR="00F25569">
        <w:t xml:space="preserve"> is that it is under on-going standardized and that it is easier to read by humans. It was further commented that if markup language and Git is to be used, the diffs created by Git should be more human readable such that the CRs can be more easily understood and reviewed.</w:t>
      </w:r>
    </w:p>
    <w:p w14:paraId="3D6BE50D" w14:textId="1D000DCD" w:rsidR="00894F70" w:rsidRPr="00894F70" w:rsidRDefault="00CF6AB0">
      <w:pPr>
        <w:rPr>
          <w:b/>
          <w:bCs/>
        </w:rPr>
      </w:pPr>
      <w:r>
        <w:rPr>
          <w:b/>
          <w:bCs/>
        </w:rPr>
        <w:t xml:space="preserve">It was </w:t>
      </w:r>
      <w:r w:rsidR="00592E44">
        <w:rPr>
          <w:b/>
          <w:bCs/>
        </w:rPr>
        <w:t>agreed by the group</w:t>
      </w:r>
      <w:r>
        <w:rPr>
          <w:b/>
          <w:bCs/>
        </w:rPr>
        <w:t xml:space="preserve"> that </w:t>
      </w:r>
      <w:r w:rsidR="00327B04">
        <w:rPr>
          <w:b/>
          <w:bCs/>
        </w:rPr>
        <w:t xml:space="preserve">TR </w:t>
      </w:r>
      <w:r w:rsidR="00A611E0">
        <w:rPr>
          <w:b/>
          <w:bCs/>
        </w:rPr>
        <w:t xml:space="preserve">21.801 </w:t>
      </w:r>
      <w:r w:rsidR="00FD1232">
        <w:rPr>
          <w:b/>
          <w:bCs/>
        </w:rPr>
        <w:t xml:space="preserve">should be addressed in evaluation of new formats, but 100% backwards </w:t>
      </w:r>
      <w:proofErr w:type="spellStart"/>
      <w:r w:rsidR="00FD1232">
        <w:rPr>
          <w:b/>
          <w:bCs/>
        </w:rPr>
        <w:t>compability</w:t>
      </w:r>
      <w:proofErr w:type="spellEnd"/>
      <w:r w:rsidR="00FD1232">
        <w:rPr>
          <w:b/>
          <w:bCs/>
        </w:rPr>
        <w:t xml:space="preserve"> with existing features of </w:t>
      </w:r>
      <w:r w:rsidR="00327B04">
        <w:rPr>
          <w:b/>
          <w:bCs/>
        </w:rPr>
        <w:t xml:space="preserve">TR </w:t>
      </w:r>
      <w:r w:rsidR="00FD1232">
        <w:rPr>
          <w:b/>
          <w:bCs/>
        </w:rPr>
        <w:t>21.</w:t>
      </w:r>
      <w:r>
        <w:rPr>
          <w:b/>
          <w:bCs/>
        </w:rPr>
        <w:t>801 does not have to be assumed if there are motivations for changes.</w:t>
      </w:r>
      <w:r w:rsidR="00FD1232">
        <w:rPr>
          <w:b/>
          <w:bCs/>
        </w:rPr>
        <w:t xml:space="preserve"> </w:t>
      </w:r>
      <w:r w:rsidR="0069570E">
        <w:rPr>
          <w:b/>
          <w:bCs/>
        </w:rPr>
        <w:t xml:space="preserve">Recommendations for updates to </w:t>
      </w:r>
      <w:r w:rsidR="0092417B">
        <w:rPr>
          <w:b/>
          <w:bCs/>
        </w:rPr>
        <w:t xml:space="preserve">TR </w:t>
      </w:r>
      <w:r w:rsidR="0069570E">
        <w:rPr>
          <w:b/>
          <w:bCs/>
        </w:rPr>
        <w:t>21.801 are not precluded.</w:t>
      </w:r>
    </w:p>
    <w:p w14:paraId="423FC7EF" w14:textId="16996D5C" w:rsidR="009B6DDB" w:rsidRDefault="00477892">
      <w:r>
        <w:rPr>
          <w:b/>
        </w:rPr>
        <w:t xml:space="preserve">Status: </w:t>
      </w:r>
      <w:r w:rsidR="00037F30" w:rsidRPr="008A27E0">
        <w:rPr>
          <w:color w:val="808080" w:themeColor="background1" w:themeShade="80"/>
        </w:rPr>
        <w:t xml:space="preserve">revised </w:t>
      </w:r>
      <w:r w:rsidR="00037F30" w:rsidRPr="008A27E0">
        <w:t>to 02</w:t>
      </w:r>
      <w:r w:rsidR="00037F30">
        <w:t>30</w:t>
      </w:r>
    </w:p>
    <w:p w14:paraId="68E77293" w14:textId="66BB7D1A" w:rsidR="00037F30" w:rsidRDefault="00037F30" w:rsidP="00037F30">
      <w:pPr>
        <w:pStyle w:val="NormTop"/>
      </w:pPr>
      <w:r>
        <w:rPr>
          <w:color w:val="0000FF"/>
        </w:rPr>
        <w:t>6GSM-250230</w:t>
      </w:r>
      <w:r>
        <w:t xml:space="preserve"> (</w:t>
      </w:r>
      <w:proofErr w:type="spellStart"/>
      <w:r>
        <w:t>pCR</w:t>
      </w:r>
      <w:proofErr w:type="spellEnd"/>
      <w:r>
        <w:t xml:space="preserve"> 21.802 Pseudo-CR on potential new formats for 3GPP specifications (Source: Huawei))</w:t>
      </w:r>
      <w:r>
        <w:rPr>
          <w:b/>
        </w:rPr>
        <w:br/>
        <w:t xml:space="preserve">Document for: </w:t>
      </w:r>
      <w:r>
        <w:t>Endorsement</w:t>
      </w:r>
    </w:p>
    <w:p w14:paraId="5064D496" w14:textId="1100F992" w:rsidR="00037F30" w:rsidRPr="00D924DD" w:rsidRDefault="00037F30" w:rsidP="00037F30">
      <w:pPr>
        <w:rPr>
          <w:b/>
          <w:bCs/>
          <w:lang w:eastAsia="ja-JP"/>
        </w:rPr>
      </w:pPr>
      <w:r w:rsidRPr="005C4BE1">
        <w:rPr>
          <w:b/>
          <w:bCs/>
          <w:lang w:eastAsia="ja-JP"/>
        </w:rPr>
        <w:t>Revision of 6GSM-25</w:t>
      </w:r>
      <w:r>
        <w:rPr>
          <w:b/>
          <w:bCs/>
          <w:lang w:eastAsia="ja-JP"/>
        </w:rPr>
        <w:t>0219</w:t>
      </w:r>
    </w:p>
    <w:p w14:paraId="2AE6EEA1" w14:textId="5D8CDB6D" w:rsidR="00F539E4" w:rsidRDefault="00F539E4" w:rsidP="00F539E4">
      <w:r>
        <w:t xml:space="preserve">Dr. </w:t>
      </w:r>
      <w:r w:rsidRPr="00272120">
        <w:t>David Mazzarese</w:t>
      </w:r>
      <w:r>
        <w:t xml:space="preserve"> (Huawei) provided the </w:t>
      </w:r>
      <w:hyperlink r:id="rId13" w:history="1">
        <w:r w:rsidRPr="00C4541E">
          <w:rPr>
            <w:rStyle w:val="Hyperlink"/>
          </w:rPr>
          <w:t>draft version</w:t>
        </w:r>
      </w:hyperlink>
      <w:r>
        <w:t xml:space="preserve"> for comments. </w:t>
      </w:r>
      <w:r w:rsidR="00F97615">
        <w:t xml:space="preserve">Since no comments were received, this document was </w:t>
      </w:r>
      <w:r w:rsidR="00F97615" w:rsidRPr="001B2B7E">
        <w:rPr>
          <w:color w:val="FF0000"/>
        </w:rPr>
        <w:t>endorsed</w:t>
      </w:r>
      <w:r w:rsidR="00F97615">
        <w:t>.</w:t>
      </w:r>
    </w:p>
    <w:p w14:paraId="785D6DDA" w14:textId="1484C5E4" w:rsidR="00F539E4" w:rsidRPr="005C4BE1" w:rsidRDefault="00F539E4" w:rsidP="00F539E4">
      <w:pPr>
        <w:pStyle w:val="NO"/>
        <w:rPr>
          <w:lang w:eastAsia="ja-JP"/>
        </w:rPr>
      </w:pPr>
      <w:r>
        <w:t>NOTE:</w:t>
      </w:r>
      <w:r>
        <w:tab/>
        <w:t xml:space="preserve">For detailed email discussion, please see email list archive for </w:t>
      </w:r>
      <w:hyperlink r:id="rId14" w:history="1">
        <w:r w:rsidRPr="00BC05B5">
          <w:rPr>
            <w:rStyle w:val="Hyperlink"/>
          </w:rPr>
          <w:t xml:space="preserve">week </w:t>
        </w:r>
        <w:r>
          <w:rPr>
            <w:rStyle w:val="Hyperlink"/>
          </w:rPr>
          <w:t>3</w:t>
        </w:r>
        <w:r w:rsidRPr="00BC05B5">
          <w:rPr>
            <w:rStyle w:val="Hyperlink"/>
          </w:rPr>
          <w:t xml:space="preserve"> of </w:t>
        </w:r>
        <w:r>
          <w:rPr>
            <w:rStyle w:val="Hyperlink"/>
          </w:rPr>
          <w:t>October</w:t>
        </w:r>
        <w:r w:rsidRPr="00BC05B5">
          <w:rPr>
            <w:rStyle w:val="Hyperlink"/>
          </w:rPr>
          <w:t xml:space="preserve"> 2025</w:t>
        </w:r>
      </w:hyperlink>
      <w:r>
        <w:t xml:space="preserve"> and </w:t>
      </w:r>
      <w:hyperlink r:id="rId15" w:history="1">
        <w:r w:rsidRPr="00760259">
          <w:rPr>
            <w:rStyle w:val="Hyperlink"/>
          </w:rPr>
          <w:t xml:space="preserve">week </w:t>
        </w:r>
        <w:r>
          <w:rPr>
            <w:rStyle w:val="Hyperlink"/>
          </w:rPr>
          <w:t>4</w:t>
        </w:r>
        <w:r w:rsidRPr="00760259">
          <w:rPr>
            <w:rStyle w:val="Hyperlink"/>
          </w:rPr>
          <w:t xml:space="preserve"> of </w:t>
        </w:r>
        <w:r>
          <w:rPr>
            <w:rStyle w:val="Hyperlink"/>
          </w:rPr>
          <w:t xml:space="preserve">October </w:t>
        </w:r>
        <w:r w:rsidRPr="00760259">
          <w:rPr>
            <w:rStyle w:val="Hyperlink"/>
          </w:rPr>
          <w:t>2025</w:t>
        </w:r>
      </w:hyperlink>
      <w:r>
        <w:t xml:space="preserve">. Filter by the </w:t>
      </w:r>
      <w:proofErr w:type="spellStart"/>
      <w:r>
        <w:t>TDoc</w:t>
      </w:r>
      <w:proofErr w:type="spellEnd"/>
      <w:r>
        <w:t xml:space="preserve"> number (021</w:t>
      </w:r>
      <w:r w:rsidR="00F97615">
        <w:t>9</w:t>
      </w:r>
      <w:r>
        <w:t>) in the subject field.</w:t>
      </w:r>
    </w:p>
    <w:p w14:paraId="72B373ED" w14:textId="6B7177EF" w:rsidR="00037F30" w:rsidRDefault="00037F30" w:rsidP="00037F30">
      <w:r>
        <w:rPr>
          <w:b/>
        </w:rPr>
        <w:t xml:space="preserve">Status: </w:t>
      </w:r>
      <w:r w:rsidR="00842E1A" w:rsidRPr="00842E1A">
        <w:rPr>
          <w:color w:val="FF0000"/>
        </w:rPr>
        <w:t>endorsed</w:t>
      </w:r>
    </w:p>
    <w:p w14:paraId="23E5E5EE" w14:textId="12DA5A5E" w:rsidR="009B6DDB" w:rsidRDefault="00477892">
      <w:pPr>
        <w:pStyle w:val="NormTop"/>
      </w:pPr>
      <w:r>
        <w:rPr>
          <w:color w:val="0000FF"/>
        </w:rPr>
        <w:t>6GSM-250223</w:t>
      </w:r>
      <w:r>
        <w:t xml:space="preserve"> (discussion Potential New Formats for 3GPP Specification (Source: InterDigital, Inc.))</w:t>
      </w:r>
      <w:r>
        <w:rPr>
          <w:b/>
        </w:rPr>
        <w:br/>
        <w:t xml:space="preserve">Document for: </w:t>
      </w:r>
      <w:r w:rsidR="009D330B">
        <w:t>Discussion</w:t>
      </w:r>
    </w:p>
    <w:p w14:paraId="45B2A797" w14:textId="30431E55" w:rsidR="009B6DDB" w:rsidRDefault="00272120">
      <w:r>
        <w:t>Dr. Daewon Lee (</w:t>
      </w:r>
      <w:proofErr w:type="spellStart"/>
      <w:r>
        <w:t>InterDigital</w:t>
      </w:r>
      <w:proofErr w:type="spellEnd"/>
      <w:r>
        <w:t>) presented the document.</w:t>
      </w:r>
    </w:p>
    <w:p w14:paraId="17229AA0" w14:textId="41FCE07B" w:rsidR="00272120" w:rsidRDefault="007B043D">
      <w:r>
        <w:t xml:space="preserve">Mr. Matthew Baker (Nokia) commented that the document contains useful information and that specific comments on Markdown contained in the document should be included in the discussion of 0229 (revision of </w:t>
      </w:r>
      <w:r w:rsidR="00082A1E">
        <w:t>0214</w:t>
      </w:r>
      <w:r>
        <w:t>)</w:t>
      </w:r>
      <w:r w:rsidR="00942A72">
        <w:t>.</w:t>
      </w:r>
    </w:p>
    <w:p w14:paraId="7035D103" w14:textId="3CF34AF7" w:rsidR="009E5663" w:rsidRDefault="00082A1E">
      <w:r>
        <w:t>Mr. Erik Guttman (Samsung) commented that the benefit of current tools #3 is WYSIWYG and that LaTeX will never be user friendly. Hence, this is not a director for 3GPP</w:t>
      </w:r>
      <w:r w:rsidR="00DA2D2B">
        <w:t>. Whilst LaTeX can be included in the TR 21.802, it shouldn't be considered as an alternative.</w:t>
      </w:r>
      <w:r w:rsidR="003F64EE">
        <w:t xml:space="preserve"> </w:t>
      </w:r>
      <w:r w:rsidR="009E5663">
        <w:t xml:space="preserve">Ms. Elena Neira (MITRE) </w:t>
      </w:r>
      <w:r w:rsidR="003F64EE">
        <w:t xml:space="preserve">disagreed and commented </w:t>
      </w:r>
      <w:r w:rsidR="009E5663">
        <w:t>that whilst LaTeX may be an overkill for stage 1/2 groups, it maybe useful for stage 3 groups</w:t>
      </w:r>
      <w:r w:rsidR="003F64EE">
        <w:t>. Therefore LaTeX should be considered as an alternative. Mr. Erik Guttman (Samsung) further commented that the comment was on using LaTeX for everything and that LaTeX can be OK for equations.</w:t>
      </w:r>
    </w:p>
    <w:p w14:paraId="3D559EDA" w14:textId="2AE091D7" w:rsidR="00C37E69" w:rsidRDefault="00C37E69">
      <w:r>
        <w:t>Mr. Jerediah Fevold (Nokia) commented that the point of using Markdown is to focus on the technical contents and not on how a text is formatted when writing CRs and specifications.</w:t>
      </w:r>
      <w:r w:rsidR="003F64EE">
        <w:t xml:space="preserve"> Dr. Matthew Grime </w:t>
      </w:r>
      <w:r w:rsidR="00942A72">
        <w:t>(NCSC) commented that GFM supports LaTeX embedding.</w:t>
      </w:r>
    </w:p>
    <w:p w14:paraId="252C1031" w14:textId="208BC88C" w:rsidR="00942A72" w:rsidRDefault="00942A72">
      <w:r>
        <w:t>Dr. Daewon Lee (</w:t>
      </w:r>
      <w:proofErr w:type="spellStart"/>
      <w:r>
        <w:t>InterDigital</w:t>
      </w:r>
      <w:proofErr w:type="spellEnd"/>
      <w:r>
        <w:t xml:space="preserve">) commented that </w:t>
      </w:r>
      <w:proofErr w:type="spellStart"/>
      <w:r>
        <w:t>InterDigital</w:t>
      </w:r>
      <w:proofErr w:type="spellEnd"/>
      <w:r>
        <w:t xml:space="preserve"> will bring a </w:t>
      </w:r>
      <w:proofErr w:type="spellStart"/>
      <w:r>
        <w:t>pCR</w:t>
      </w:r>
      <w:proofErr w:type="spellEnd"/>
      <w:r>
        <w:t xml:space="preserve"> on LaTeX for the next conference call based on the contribution.</w:t>
      </w:r>
    </w:p>
    <w:p w14:paraId="71D4144F" w14:textId="54823E14" w:rsidR="009B6DDB" w:rsidRDefault="00477892">
      <w:r>
        <w:rPr>
          <w:b/>
        </w:rPr>
        <w:t xml:space="preserve">Status: </w:t>
      </w:r>
      <w:r w:rsidR="00920DB4">
        <w:rPr>
          <w:color w:val="0000FF"/>
        </w:rPr>
        <w:t>noted</w:t>
      </w:r>
    </w:p>
    <w:p w14:paraId="701C0D56" w14:textId="15DD77B2" w:rsidR="009B6DDB" w:rsidRDefault="00477892">
      <w:pPr>
        <w:pStyle w:val="NormTop"/>
      </w:pPr>
      <w:r>
        <w:rPr>
          <w:color w:val="0000FF"/>
        </w:rPr>
        <w:t>6GSM-250224</w:t>
      </w:r>
      <w:r>
        <w:t xml:space="preserve"> (pCR 21.802 Pseudo CR on new formats (Source: Ericsson))</w:t>
      </w:r>
      <w:r>
        <w:rPr>
          <w:b/>
        </w:rPr>
        <w:br/>
        <w:t xml:space="preserve">Document for: </w:t>
      </w:r>
      <w:r w:rsidR="009D330B">
        <w:t>Endorsement</w:t>
      </w:r>
    </w:p>
    <w:p w14:paraId="7F389925" w14:textId="5CBDACA7" w:rsidR="009B6DDB" w:rsidRDefault="00665741">
      <w:r>
        <w:t xml:space="preserve">Mr. </w:t>
      </w:r>
      <w:r w:rsidRPr="00665741">
        <w:t>Mattias Bergstrom</w:t>
      </w:r>
      <w:r>
        <w:t xml:space="preserve"> (Ericsson) presented the document.</w:t>
      </w:r>
    </w:p>
    <w:p w14:paraId="48E1A129" w14:textId="1AE13732" w:rsidR="00665741" w:rsidRDefault="009A5ECF">
      <w:r>
        <w:t xml:space="preserve">Mr. </w:t>
      </w:r>
      <w:r w:rsidR="00023537">
        <w:t>Matthew</w:t>
      </w:r>
      <w:r>
        <w:t xml:space="preserve"> Baker (Nokia) commented that evaluation part should be postponed and merging with the corresponding part in 6GSM-25</w:t>
      </w:r>
      <w:r w:rsidR="00971176">
        <w:t>0214 should be considered. The table presented in the description is an useful information to clarify that Markdown is just for specification.</w:t>
      </w:r>
    </w:p>
    <w:p w14:paraId="5A0B02EE" w14:textId="2D251C4B" w:rsidR="00971176" w:rsidRDefault="00971176">
      <w:r>
        <w:lastRenderedPageBreak/>
        <w:t xml:space="preserve">Mr. Erik Guttman (Samsung) commented that </w:t>
      </w:r>
      <w:r w:rsidR="003A41BA">
        <w:t xml:space="preserve">the table overall is a good information. However, the description that Markdown can support </w:t>
      </w:r>
      <w:r w:rsidR="00653E9C">
        <w:t xml:space="preserve">all </w:t>
      </w:r>
      <w:r w:rsidR="003A41BA">
        <w:t xml:space="preserve">styles should be scrutinised in that additional tags or extensions need to be defined to support some of the styles </w:t>
      </w:r>
      <w:r w:rsidR="00653E9C">
        <w:t>3GPP uses.</w:t>
      </w:r>
    </w:p>
    <w:p w14:paraId="43495F6F" w14:textId="705C30EE" w:rsidR="00653E9C" w:rsidRDefault="00653E9C">
      <w:r>
        <w:t xml:space="preserve">Mr. Sasha Sirotkin (Apple) commented that such description can be used for other solutions and that the table does not seem to be </w:t>
      </w:r>
      <w:r w:rsidR="00556C28">
        <w:t>Markdown specific. It was further commented that Apple does not want Visio to be mentioned due to cross platform requirement. Dr. Matthew Grime (NCSC) further commented that corporate policy may block editing of Visio files even on supported platforms.</w:t>
      </w:r>
      <w:r w:rsidR="008B003B">
        <w:t xml:space="preserve"> Mr. Marco Broszeit (Vodafone) agreed and commented that proprietary features/functions such as Visio shouldn't be reused.</w:t>
      </w:r>
    </w:p>
    <w:p w14:paraId="3C396176" w14:textId="623AB18D" w:rsidR="00556C28" w:rsidRDefault="00556C28">
      <w:r>
        <w:t xml:space="preserve">There was a discussion on how to structure different formats, as other documents were focused on a single format whereas the current document provided a </w:t>
      </w:r>
      <w:proofErr w:type="spellStart"/>
      <w:r>
        <w:t>chocie</w:t>
      </w:r>
      <w:proofErr w:type="spellEnd"/>
      <w:r>
        <w:t xml:space="preserve"> of different formats. There was a preference </w:t>
      </w:r>
      <w:r w:rsidR="008B003B">
        <w:t xml:space="preserve">to describe formats individually and then </w:t>
      </w:r>
      <w:r w:rsidR="00285C17">
        <w:t xml:space="preserve">have a 'solution set' / 'complete solution' section to indicate how the different formats can be used for different types of contents </w:t>
      </w:r>
      <w:r w:rsidR="00CB49BD">
        <w:t xml:space="preserve">by Mr. Jerediah Fevold (Nokia), Mr. Erik Guttman (Samsung), and Dr. Dongwook Kim (ETSI). </w:t>
      </w:r>
      <w:r w:rsidR="009B4395">
        <w:t xml:space="preserve">There was a preference to either duplicate the table in different formats or </w:t>
      </w:r>
      <w:r w:rsidR="00C01603">
        <w:t xml:space="preserve">indicate it in the introductory section of clause 5 by Mr. Matthew Baker (Nokia) and Dr. David Mazzarese (Huawei). </w:t>
      </w:r>
      <w:r w:rsidR="00CB49BD">
        <w:t>It was agreed to</w:t>
      </w:r>
      <w:r w:rsidR="009B4395">
        <w:t xml:space="preserve"> discuss restructuring of the clauses </w:t>
      </w:r>
      <w:r w:rsidR="00C01603">
        <w:t xml:space="preserve">to describe formats and evaluate a 'solution set' / 'complete solution' </w:t>
      </w:r>
      <w:r w:rsidR="00F36B01">
        <w:t>during email discussion.</w:t>
      </w:r>
    </w:p>
    <w:p w14:paraId="395818DA" w14:textId="6D0D1320" w:rsidR="009B6DDB" w:rsidRDefault="00477892">
      <w:r>
        <w:rPr>
          <w:b/>
        </w:rPr>
        <w:t xml:space="preserve">Status: </w:t>
      </w:r>
      <w:r w:rsidR="0025725F" w:rsidRPr="008A27E0">
        <w:rPr>
          <w:color w:val="808080" w:themeColor="background1" w:themeShade="80"/>
        </w:rPr>
        <w:t xml:space="preserve">revised </w:t>
      </w:r>
      <w:r w:rsidR="0025725F" w:rsidRPr="008A27E0">
        <w:t>to 02</w:t>
      </w:r>
      <w:r w:rsidR="0025725F">
        <w:t>31</w:t>
      </w:r>
    </w:p>
    <w:p w14:paraId="0CE38E10" w14:textId="5321E83D" w:rsidR="00920DB4" w:rsidRDefault="00920DB4" w:rsidP="00920DB4">
      <w:pPr>
        <w:pStyle w:val="NormTop"/>
      </w:pPr>
      <w:r>
        <w:rPr>
          <w:color w:val="0000FF"/>
        </w:rPr>
        <w:t>6GSM-250231</w:t>
      </w:r>
      <w:r>
        <w:t xml:space="preserve"> (</w:t>
      </w:r>
      <w:proofErr w:type="spellStart"/>
      <w:r>
        <w:t>pCR</w:t>
      </w:r>
      <w:proofErr w:type="spellEnd"/>
      <w:r>
        <w:t xml:space="preserve"> 21.802 Pseudo CR on new formats (Source: Ericsson))</w:t>
      </w:r>
      <w:r>
        <w:rPr>
          <w:b/>
        </w:rPr>
        <w:br/>
        <w:t xml:space="preserve">Document for: </w:t>
      </w:r>
      <w:r>
        <w:t>Endorsement</w:t>
      </w:r>
    </w:p>
    <w:p w14:paraId="10F863D4" w14:textId="0B5BCEEF" w:rsidR="00920DB4" w:rsidRPr="00D924DD" w:rsidRDefault="00920DB4" w:rsidP="00920DB4">
      <w:pPr>
        <w:rPr>
          <w:b/>
          <w:bCs/>
          <w:lang w:eastAsia="ja-JP"/>
        </w:rPr>
      </w:pPr>
      <w:r w:rsidRPr="005C4BE1">
        <w:rPr>
          <w:b/>
          <w:bCs/>
          <w:lang w:eastAsia="ja-JP"/>
        </w:rPr>
        <w:t>Revision of 6GSM-25</w:t>
      </w:r>
      <w:r>
        <w:rPr>
          <w:b/>
          <w:bCs/>
          <w:lang w:eastAsia="ja-JP"/>
        </w:rPr>
        <w:t>0224</w:t>
      </w:r>
    </w:p>
    <w:p w14:paraId="093BB210" w14:textId="7DCB3CF4" w:rsidR="00A10344" w:rsidRDefault="00A10344" w:rsidP="00A10344">
      <w:r>
        <w:t xml:space="preserve">Mr. </w:t>
      </w:r>
      <w:r w:rsidRPr="00665741">
        <w:t>Mattias Bergstrom</w:t>
      </w:r>
      <w:r>
        <w:t xml:space="preserve"> (Ericsson) provided the </w:t>
      </w:r>
      <w:r w:rsidRPr="00FA07EC">
        <w:t>draft version</w:t>
      </w:r>
      <w:r w:rsidR="00FA07EC">
        <w:t xml:space="preserve"> (no link as it was provided as attachment to an email by other Ericsson delegate </w:t>
      </w:r>
      <w:r w:rsidR="007071E1">
        <w:t>Mr. Lian Araujo)</w:t>
      </w:r>
      <w:r>
        <w:t xml:space="preserve"> for comments. After a round of revision, the </w:t>
      </w:r>
      <w:proofErr w:type="spellStart"/>
      <w:r>
        <w:t>TDoc</w:t>
      </w:r>
      <w:proofErr w:type="spellEnd"/>
      <w:r>
        <w:t xml:space="preserve"> was made available in the inbox for the final round of review. Further comments were raised to </w:t>
      </w:r>
      <w:r w:rsidR="00524178">
        <w:t>0231</w:t>
      </w:r>
      <w:r>
        <w:t xml:space="preserve"> during the final review and hence it was revised to 023</w:t>
      </w:r>
      <w:r w:rsidR="00524178">
        <w:t>8</w:t>
      </w:r>
      <w:r>
        <w:t>.</w:t>
      </w:r>
    </w:p>
    <w:p w14:paraId="522AD50C" w14:textId="69CD08AF" w:rsidR="00A10344" w:rsidRPr="005C4BE1" w:rsidRDefault="00A10344" w:rsidP="00A10344">
      <w:pPr>
        <w:pStyle w:val="NO"/>
        <w:rPr>
          <w:lang w:eastAsia="ja-JP"/>
        </w:rPr>
      </w:pPr>
      <w:r>
        <w:t>NOTE:</w:t>
      </w:r>
      <w:r>
        <w:tab/>
        <w:t xml:space="preserve">For detailed email discussion, please see email list archive for </w:t>
      </w:r>
      <w:hyperlink r:id="rId16" w:history="1">
        <w:r w:rsidRPr="00BC05B5">
          <w:rPr>
            <w:rStyle w:val="Hyperlink"/>
          </w:rPr>
          <w:t xml:space="preserve">week </w:t>
        </w:r>
        <w:r>
          <w:rPr>
            <w:rStyle w:val="Hyperlink"/>
          </w:rPr>
          <w:t>3</w:t>
        </w:r>
        <w:r w:rsidRPr="00BC05B5">
          <w:rPr>
            <w:rStyle w:val="Hyperlink"/>
          </w:rPr>
          <w:t xml:space="preserve"> of </w:t>
        </w:r>
        <w:r>
          <w:rPr>
            <w:rStyle w:val="Hyperlink"/>
          </w:rPr>
          <w:t>October</w:t>
        </w:r>
        <w:r w:rsidRPr="00BC05B5">
          <w:rPr>
            <w:rStyle w:val="Hyperlink"/>
          </w:rPr>
          <w:t xml:space="preserve"> 2025</w:t>
        </w:r>
      </w:hyperlink>
      <w:r>
        <w:t xml:space="preserve"> and </w:t>
      </w:r>
      <w:hyperlink r:id="rId17" w:history="1">
        <w:r w:rsidRPr="00760259">
          <w:rPr>
            <w:rStyle w:val="Hyperlink"/>
          </w:rPr>
          <w:t xml:space="preserve">week </w:t>
        </w:r>
        <w:r>
          <w:rPr>
            <w:rStyle w:val="Hyperlink"/>
          </w:rPr>
          <w:t>4</w:t>
        </w:r>
        <w:r w:rsidRPr="00760259">
          <w:rPr>
            <w:rStyle w:val="Hyperlink"/>
          </w:rPr>
          <w:t xml:space="preserve"> of </w:t>
        </w:r>
        <w:r>
          <w:rPr>
            <w:rStyle w:val="Hyperlink"/>
          </w:rPr>
          <w:t xml:space="preserve">October </w:t>
        </w:r>
        <w:r w:rsidRPr="00760259">
          <w:rPr>
            <w:rStyle w:val="Hyperlink"/>
          </w:rPr>
          <w:t>2025</w:t>
        </w:r>
      </w:hyperlink>
      <w:r>
        <w:t xml:space="preserve">. Filter by the </w:t>
      </w:r>
      <w:proofErr w:type="spellStart"/>
      <w:r>
        <w:t>TDoc</w:t>
      </w:r>
      <w:proofErr w:type="spellEnd"/>
      <w:r>
        <w:t xml:space="preserve"> number (02</w:t>
      </w:r>
      <w:r w:rsidR="0009082C">
        <w:t>24</w:t>
      </w:r>
      <w:r>
        <w:t>) in the subject field.</w:t>
      </w:r>
    </w:p>
    <w:p w14:paraId="258762B2" w14:textId="60B143DD" w:rsidR="00920DB4" w:rsidRDefault="00920DB4" w:rsidP="00920DB4">
      <w:r>
        <w:rPr>
          <w:b/>
        </w:rPr>
        <w:t xml:space="preserve">Status: </w:t>
      </w:r>
      <w:r w:rsidR="001C5EDC" w:rsidRPr="008A27E0">
        <w:rPr>
          <w:color w:val="808080" w:themeColor="background1" w:themeShade="80"/>
        </w:rPr>
        <w:t xml:space="preserve">revised </w:t>
      </w:r>
      <w:r w:rsidR="001C5EDC" w:rsidRPr="008A27E0">
        <w:t>to 02</w:t>
      </w:r>
      <w:r w:rsidR="001C5EDC">
        <w:t>3</w:t>
      </w:r>
      <w:r w:rsidR="001C5EDC">
        <w:t>8</w:t>
      </w:r>
    </w:p>
    <w:p w14:paraId="2171DDE4" w14:textId="4A86C943" w:rsidR="009E0F6D" w:rsidRDefault="009E0F6D" w:rsidP="009E0F6D">
      <w:pPr>
        <w:pStyle w:val="NormTop"/>
      </w:pPr>
      <w:r>
        <w:rPr>
          <w:color w:val="0000FF"/>
        </w:rPr>
        <w:t>6GSM-25023</w:t>
      </w:r>
      <w:r w:rsidR="001C5EDC">
        <w:rPr>
          <w:color w:val="0000FF"/>
        </w:rPr>
        <w:t>8</w:t>
      </w:r>
      <w:r>
        <w:t xml:space="preserve"> (</w:t>
      </w:r>
      <w:proofErr w:type="spellStart"/>
      <w:r>
        <w:t>pCR</w:t>
      </w:r>
      <w:proofErr w:type="spellEnd"/>
      <w:r>
        <w:t xml:space="preserve"> 21.802 Pseudo CR on new formats (Source: Ericsson))</w:t>
      </w:r>
      <w:r>
        <w:rPr>
          <w:b/>
        </w:rPr>
        <w:br/>
        <w:t xml:space="preserve">Document for: </w:t>
      </w:r>
      <w:r>
        <w:t>Endorsement</w:t>
      </w:r>
    </w:p>
    <w:p w14:paraId="285A27C1" w14:textId="6549F773" w:rsidR="009E0F6D" w:rsidRPr="00D924DD" w:rsidRDefault="009E0F6D" w:rsidP="009E0F6D">
      <w:pPr>
        <w:rPr>
          <w:b/>
          <w:bCs/>
          <w:lang w:eastAsia="ja-JP"/>
        </w:rPr>
      </w:pPr>
      <w:r w:rsidRPr="005C4BE1">
        <w:rPr>
          <w:b/>
          <w:bCs/>
          <w:lang w:eastAsia="ja-JP"/>
        </w:rPr>
        <w:t>Revision of 6GSM-25</w:t>
      </w:r>
      <w:r>
        <w:rPr>
          <w:b/>
          <w:bCs/>
          <w:lang w:eastAsia="ja-JP"/>
        </w:rPr>
        <w:t>02</w:t>
      </w:r>
      <w:r w:rsidR="001C5EDC">
        <w:rPr>
          <w:b/>
          <w:bCs/>
          <w:lang w:eastAsia="ja-JP"/>
        </w:rPr>
        <w:t>31</w:t>
      </w:r>
    </w:p>
    <w:p w14:paraId="027A7A77" w14:textId="298904E2" w:rsidR="009E0F6D" w:rsidRDefault="009E0F6D" w:rsidP="009E0F6D">
      <w:r>
        <w:rPr>
          <w:b/>
        </w:rPr>
        <w:t xml:space="preserve">Status: </w:t>
      </w:r>
      <w:r w:rsidR="00324A63" w:rsidRPr="00324A63">
        <w:rPr>
          <w:color w:val="FF0000"/>
        </w:rPr>
        <w:t>endorsed</w:t>
      </w:r>
    </w:p>
    <w:p w14:paraId="03BE3924" w14:textId="77777777" w:rsidR="009B6DDB" w:rsidRDefault="00477892">
      <w:pPr>
        <w:pStyle w:val="Heading1"/>
      </w:pPr>
      <w:r>
        <w:t>5</w:t>
      </w:r>
      <w:r>
        <w:tab/>
        <w:t>Proposals for use of Git and ETSI FORGE (and other potential alternatives)</w:t>
      </w:r>
    </w:p>
    <w:p w14:paraId="33A2DAAB" w14:textId="47B92A97" w:rsidR="009B6DDB" w:rsidRDefault="00477892">
      <w:pPr>
        <w:pStyle w:val="NormTop"/>
      </w:pPr>
      <w:r>
        <w:rPr>
          <w:color w:val="0000FF"/>
        </w:rPr>
        <w:t>6GSM-250209</w:t>
      </w:r>
      <w:r>
        <w:t xml:space="preserve"> (pCR 21.802 Tools that can be developed for OpenDocument (Source: Apple France))</w:t>
      </w:r>
      <w:r>
        <w:rPr>
          <w:b/>
        </w:rPr>
        <w:br/>
        <w:t xml:space="preserve">Document for: </w:t>
      </w:r>
      <w:r w:rsidR="009D330B">
        <w:t>Endorsement</w:t>
      </w:r>
    </w:p>
    <w:p w14:paraId="2DCE24C3" w14:textId="77777777" w:rsidR="00665741" w:rsidRDefault="00665741" w:rsidP="00665741">
      <w:r>
        <w:t xml:space="preserve">Mr. </w:t>
      </w:r>
      <w:r w:rsidRPr="00272120">
        <w:t>Sasha Sirotkin</w:t>
      </w:r>
      <w:r>
        <w:t xml:space="preserve"> (Apple) presented the document.</w:t>
      </w:r>
    </w:p>
    <w:p w14:paraId="0E5B5F69" w14:textId="6765B20B" w:rsidR="000E7FAC" w:rsidRDefault="000E7FAC" w:rsidP="00665741">
      <w:r>
        <w:t xml:space="preserve">Dr. David Mazzarese (Huawei) commented that recommendations should be rephrased. Mr. Matthew Baker (Nokia) added that only contents related to </w:t>
      </w:r>
      <w:r w:rsidR="00995041">
        <w:t xml:space="preserve">description </w:t>
      </w:r>
      <w:r>
        <w:t xml:space="preserve">should be the focus of the revision and conclusion </w:t>
      </w:r>
      <w:r w:rsidR="00995041">
        <w:t xml:space="preserve">part should be </w:t>
      </w:r>
      <w:r w:rsidR="00C74CCB">
        <w:t>postponed for future conference calls.</w:t>
      </w:r>
    </w:p>
    <w:p w14:paraId="177E2A3C" w14:textId="0E8AEC8B" w:rsidR="009B6DDB" w:rsidRDefault="00477892">
      <w:r>
        <w:rPr>
          <w:b/>
        </w:rPr>
        <w:t xml:space="preserve">Status: </w:t>
      </w:r>
      <w:r w:rsidR="005E3144" w:rsidRPr="008A27E0">
        <w:rPr>
          <w:color w:val="808080" w:themeColor="background1" w:themeShade="80"/>
        </w:rPr>
        <w:t xml:space="preserve">revised </w:t>
      </w:r>
      <w:r w:rsidR="005E3144" w:rsidRPr="008A27E0">
        <w:t>to 02</w:t>
      </w:r>
      <w:r w:rsidR="005E3144">
        <w:t>3</w:t>
      </w:r>
      <w:r w:rsidR="00E82348">
        <w:t>6</w:t>
      </w:r>
    </w:p>
    <w:p w14:paraId="3328A1C1" w14:textId="3A0D0E5A" w:rsidR="00C63AB7" w:rsidRDefault="00C63AB7" w:rsidP="00C63AB7">
      <w:pPr>
        <w:pStyle w:val="NormTop"/>
      </w:pPr>
      <w:r>
        <w:rPr>
          <w:color w:val="0000FF"/>
        </w:rPr>
        <w:t>6GSM-2502</w:t>
      </w:r>
      <w:r w:rsidR="005E3144">
        <w:rPr>
          <w:color w:val="0000FF"/>
        </w:rPr>
        <w:t>32</w:t>
      </w:r>
      <w:r>
        <w:t xml:space="preserve"> (</w:t>
      </w:r>
      <w:proofErr w:type="spellStart"/>
      <w:r>
        <w:t>pCR</w:t>
      </w:r>
      <w:proofErr w:type="spellEnd"/>
      <w:r>
        <w:t xml:space="preserve"> 21.802 Tools that can be developed for OpenDocument (Source: Apple France))</w:t>
      </w:r>
      <w:r>
        <w:rPr>
          <w:b/>
        </w:rPr>
        <w:br/>
        <w:t xml:space="preserve">Document for: </w:t>
      </w:r>
      <w:r>
        <w:t>Endorsement</w:t>
      </w:r>
    </w:p>
    <w:p w14:paraId="470B621A" w14:textId="34EDB591" w:rsidR="006F67EC" w:rsidRDefault="006F67EC" w:rsidP="00C63AB7">
      <w:pPr>
        <w:rPr>
          <w:lang w:eastAsia="ja-JP"/>
        </w:rPr>
      </w:pPr>
      <w:r>
        <w:rPr>
          <w:lang w:eastAsia="ja-JP"/>
        </w:rPr>
        <w:t>(Was revision of 6GSM-250209)</w:t>
      </w:r>
    </w:p>
    <w:p w14:paraId="62FBA905" w14:textId="2377D3F7" w:rsidR="00C63AB7" w:rsidRPr="0019321A" w:rsidRDefault="00E82348" w:rsidP="00C63AB7">
      <w:r w:rsidRPr="00E82348">
        <w:rPr>
          <w:lang w:eastAsia="ja-JP"/>
        </w:rPr>
        <w:t>Withdrawn</w:t>
      </w:r>
      <w:r w:rsidRPr="00E82348">
        <w:rPr>
          <w:b/>
          <w:bCs/>
          <w:lang w:eastAsia="ja-JP"/>
        </w:rPr>
        <w:t xml:space="preserve"> </w:t>
      </w:r>
      <w:r w:rsidRPr="00E82348">
        <w:t>due to wrong upload by different contributor.</w:t>
      </w:r>
    </w:p>
    <w:p w14:paraId="6B900D30" w14:textId="5DD8EAC3" w:rsidR="00C63AB7" w:rsidRDefault="00C63AB7" w:rsidP="00C63AB7">
      <w:r>
        <w:rPr>
          <w:b/>
        </w:rPr>
        <w:lastRenderedPageBreak/>
        <w:t xml:space="preserve">Status: </w:t>
      </w:r>
      <w:r w:rsidR="00DF4087" w:rsidRPr="00DF4087">
        <w:rPr>
          <w:color w:val="FF0000"/>
        </w:rPr>
        <w:t>withdrawn</w:t>
      </w:r>
    </w:p>
    <w:p w14:paraId="353D7F0F" w14:textId="2385C0C0" w:rsidR="00E82348" w:rsidRDefault="00E82348" w:rsidP="00E82348">
      <w:pPr>
        <w:pStyle w:val="NormTop"/>
      </w:pPr>
      <w:r>
        <w:rPr>
          <w:color w:val="0000FF"/>
        </w:rPr>
        <w:t>6GSM-250236</w:t>
      </w:r>
      <w:r>
        <w:t xml:space="preserve"> (</w:t>
      </w:r>
      <w:proofErr w:type="spellStart"/>
      <w:r>
        <w:t>pCR</w:t>
      </w:r>
      <w:proofErr w:type="spellEnd"/>
      <w:r>
        <w:t xml:space="preserve"> 21.802 Tools that can be developed for OpenDocument (Source: Apple France))</w:t>
      </w:r>
      <w:r>
        <w:rPr>
          <w:b/>
        </w:rPr>
        <w:br/>
        <w:t xml:space="preserve">Document for: </w:t>
      </w:r>
      <w:r>
        <w:t>Endorsement</w:t>
      </w:r>
    </w:p>
    <w:p w14:paraId="13402D75" w14:textId="77777777" w:rsidR="00E82348" w:rsidRPr="00D924DD" w:rsidRDefault="00E82348" w:rsidP="00E82348">
      <w:pPr>
        <w:rPr>
          <w:b/>
          <w:bCs/>
          <w:lang w:eastAsia="ja-JP"/>
        </w:rPr>
      </w:pPr>
      <w:r w:rsidRPr="005C4BE1">
        <w:rPr>
          <w:b/>
          <w:bCs/>
          <w:lang w:eastAsia="ja-JP"/>
        </w:rPr>
        <w:t>Revision of 6GSM-25</w:t>
      </w:r>
      <w:r>
        <w:rPr>
          <w:b/>
          <w:bCs/>
          <w:lang w:eastAsia="ja-JP"/>
        </w:rPr>
        <w:t>0209</w:t>
      </w:r>
    </w:p>
    <w:p w14:paraId="5FF11C45" w14:textId="38BE89B9" w:rsidR="00D07882" w:rsidRDefault="00D07882" w:rsidP="00D07882">
      <w:r>
        <w:t xml:space="preserve">Mr. </w:t>
      </w:r>
      <w:r w:rsidRPr="00272120">
        <w:t>Sasha Sirotkin</w:t>
      </w:r>
      <w:r>
        <w:t xml:space="preserve"> (Apple) provided the </w:t>
      </w:r>
      <w:r w:rsidRPr="00FA07EC">
        <w:t>draft version</w:t>
      </w:r>
      <w:r>
        <w:t xml:space="preserve"> (no link as it was provided as attachment to an email) for comments. After a round of revision, the </w:t>
      </w:r>
      <w:proofErr w:type="spellStart"/>
      <w:r>
        <w:t>TDoc</w:t>
      </w:r>
      <w:proofErr w:type="spellEnd"/>
      <w:r>
        <w:t xml:space="preserve"> was made available in the inbox for the final round of review. Further comments were raised to 023</w:t>
      </w:r>
      <w:r w:rsidR="00177543">
        <w:t>6</w:t>
      </w:r>
      <w:r>
        <w:t xml:space="preserve"> during the final review and hence it was revised to 023</w:t>
      </w:r>
      <w:r w:rsidR="00177543">
        <w:t>9</w:t>
      </w:r>
      <w:r>
        <w:t>.</w:t>
      </w:r>
      <w:r w:rsidR="00177543">
        <w:t xml:space="preserve"> However, the comments were not accepted and finally, this document was </w:t>
      </w:r>
      <w:r w:rsidR="00177543" w:rsidRPr="00177543">
        <w:rPr>
          <w:color w:val="FF0000"/>
        </w:rPr>
        <w:t>endorsed</w:t>
      </w:r>
      <w:r w:rsidR="00177543">
        <w:t>.</w:t>
      </w:r>
    </w:p>
    <w:p w14:paraId="3FD67C1D" w14:textId="26A4C845" w:rsidR="00D07882" w:rsidRPr="005C4BE1" w:rsidRDefault="00D07882" w:rsidP="00D07882">
      <w:pPr>
        <w:pStyle w:val="NO"/>
        <w:rPr>
          <w:lang w:eastAsia="ja-JP"/>
        </w:rPr>
      </w:pPr>
      <w:r>
        <w:t>NOTE:</w:t>
      </w:r>
      <w:r>
        <w:tab/>
        <w:t xml:space="preserve">For detailed email discussion, please see email list archive for </w:t>
      </w:r>
      <w:hyperlink r:id="rId18" w:history="1">
        <w:r w:rsidRPr="00BC05B5">
          <w:rPr>
            <w:rStyle w:val="Hyperlink"/>
          </w:rPr>
          <w:t xml:space="preserve">week </w:t>
        </w:r>
        <w:r>
          <w:rPr>
            <w:rStyle w:val="Hyperlink"/>
          </w:rPr>
          <w:t>3</w:t>
        </w:r>
        <w:r w:rsidRPr="00BC05B5">
          <w:rPr>
            <w:rStyle w:val="Hyperlink"/>
          </w:rPr>
          <w:t xml:space="preserve"> of </w:t>
        </w:r>
        <w:r>
          <w:rPr>
            <w:rStyle w:val="Hyperlink"/>
          </w:rPr>
          <w:t>October</w:t>
        </w:r>
        <w:r w:rsidRPr="00BC05B5">
          <w:rPr>
            <w:rStyle w:val="Hyperlink"/>
          </w:rPr>
          <w:t xml:space="preserve"> 2025</w:t>
        </w:r>
      </w:hyperlink>
      <w:r>
        <w:t xml:space="preserve"> and </w:t>
      </w:r>
      <w:hyperlink r:id="rId19" w:history="1">
        <w:r w:rsidRPr="00760259">
          <w:rPr>
            <w:rStyle w:val="Hyperlink"/>
          </w:rPr>
          <w:t xml:space="preserve">week </w:t>
        </w:r>
        <w:r>
          <w:rPr>
            <w:rStyle w:val="Hyperlink"/>
          </w:rPr>
          <w:t>4</w:t>
        </w:r>
        <w:r w:rsidRPr="00760259">
          <w:rPr>
            <w:rStyle w:val="Hyperlink"/>
          </w:rPr>
          <w:t xml:space="preserve"> of </w:t>
        </w:r>
        <w:r>
          <w:rPr>
            <w:rStyle w:val="Hyperlink"/>
          </w:rPr>
          <w:t xml:space="preserve">October </w:t>
        </w:r>
        <w:r w:rsidRPr="00760259">
          <w:rPr>
            <w:rStyle w:val="Hyperlink"/>
          </w:rPr>
          <w:t>2025</w:t>
        </w:r>
      </w:hyperlink>
      <w:r>
        <w:t xml:space="preserve">. Filter by the </w:t>
      </w:r>
      <w:proofErr w:type="spellStart"/>
      <w:r>
        <w:t>TDoc</w:t>
      </w:r>
      <w:proofErr w:type="spellEnd"/>
      <w:r>
        <w:t xml:space="preserve"> number (</w:t>
      </w:r>
      <w:r w:rsidR="00177543">
        <w:t>0209</w:t>
      </w:r>
      <w:r>
        <w:t>) in the subject field.</w:t>
      </w:r>
    </w:p>
    <w:p w14:paraId="02869EA1" w14:textId="0333B85B" w:rsidR="00E82348" w:rsidRDefault="00E82348" w:rsidP="00E82348">
      <w:r>
        <w:rPr>
          <w:b/>
        </w:rPr>
        <w:t xml:space="preserve">Status: </w:t>
      </w:r>
      <w:r w:rsidR="00C36471" w:rsidRPr="00C36471">
        <w:rPr>
          <w:color w:val="FF0000"/>
        </w:rPr>
        <w:t>endorsed</w:t>
      </w:r>
    </w:p>
    <w:p w14:paraId="0173E689" w14:textId="48054164" w:rsidR="00DF4087" w:rsidRDefault="00DF4087" w:rsidP="00DF4087">
      <w:pPr>
        <w:pStyle w:val="NormTop"/>
      </w:pPr>
      <w:r>
        <w:rPr>
          <w:color w:val="0000FF"/>
        </w:rPr>
        <w:t>6GSM-25023</w:t>
      </w:r>
      <w:r>
        <w:rPr>
          <w:color w:val="0000FF"/>
        </w:rPr>
        <w:t>9</w:t>
      </w:r>
      <w:r>
        <w:t xml:space="preserve"> (</w:t>
      </w:r>
      <w:proofErr w:type="spellStart"/>
      <w:r>
        <w:t>pCR</w:t>
      </w:r>
      <w:proofErr w:type="spellEnd"/>
      <w:r>
        <w:t xml:space="preserve"> 21.802 Tools that can be developed for OpenDocument (Source: Apple France))</w:t>
      </w:r>
      <w:r>
        <w:rPr>
          <w:b/>
        </w:rPr>
        <w:br/>
        <w:t xml:space="preserve">Document for: </w:t>
      </w:r>
      <w:r>
        <w:t>Endorsement</w:t>
      </w:r>
    </w:p>
    <w:p w14:paraId="565FC7D2" w14:textId="5F2621C8" w:rsidR="00DF4087" w:rsidRPr="00D924DD" w:rsidRDefault="00DF4087" w:rsidP="00DF4087">
      <w:pPr>
        <w:rPr>
          <w:b/>
          <w:bCs/>
          <w:lang w:eastAsia="ja-JP"/>
        </w:rPr>
      </w:pPr>
      <w:r w:rsidRPr="005C4BE1">
        <w:rPr>
          <w:b/>
          <w:bCs/>
          <w:lang w:eastAsia="ja-JP"/>
        </w:rPr>
        <w:t>Revision of 6GSM-25</w:t>
      </w:r>
      <w:r>
        <w:rPr>
          <w:b/>
          <w:bCs/>
          <w:lang w:eastAsia="ja-JP"/>
        </w:rPr>
        <w:t>02</w:t>
      </w:r>
      <w:r>
        <w:rPr>
          <w:b/>
          <w:bCs/>
          <w:lang w:eastAsia="ja-JP"/>
        </w:rPr>
        <w:t>36</w:t>
      </w:r>
    </w:p>
    <w:p w14:paraId="3381AA05" w14:textId="09DBD969" w:rsidR="00DF4087" w:rsidRPr="0019321A" w:rsidRDefault="00315A14" w:rsidP="00DF4087">
      <w:r>
        <w:t xml:space="preserve">As 0236 was endorsed, this document was </w:t>
      </w:r>
      <w:r w:rsidRPr="00315A14">
        <w:rPr>
          <w:color w:val="FF0000"/>
        </w:rPr>
        <w:t>withdrawn</w:t>
      </w:r>
      <w:r>
        <w:t>.</w:t>
      </w:r>
    </w:p>
    <w:p w14:paraId="2EDA32AB" w14:textId="77777777" w:rsidR="00DF4087" w:rsidRDefault="00DF4087" w:rsidP="00DF4087">
      <w:r>
        <w:rPr>
          <w:b/>
        </w:rPr>
        <w:t xml:space="preserve">Status: </w:t>
      </w:r>
      <w:r w:rsidRPr="00DF4087">
        <w:rPr>
          <w:color w:val="FF0000"/>
        </w:rPr>
        <w:t>withdrawn</w:t>
      </w:r>
    </w:p>
    <w:p w14:paraId="5E2702DB" w14:textId="18032DE3" w:rsidR="009B6DDB" w:rsidRDefault="00477892">
      <w:pPr>
        <w:pStyle w:val="NormTop"/>
      </w:pPr>
      <w:r>
        <w:rPr>
          <w:color w:val="0000FF"/>
        </w:rPr>
        <w:t>6GSM-250213</w:t>
      </w:r>
      <w:r>
        <w:t xml:space="preserve"> (</w:t>
      </w:r>
      <w:proofErr w:type="spellStart"/>
      <w:r>
        <w:t>pCR</w:t>
      </w:r>
      <w:proofErr w:type="spellEnd"/>
      <w:r>
        <w:t xml:space="preserve"> 21.802 </w:t>
      </w:r>
      <w:proofErr w:type="spellStart"/>
      <w:r>
        <w:t>pCR</w:t>
      </w:r>
      <w:proofErr w:type="spellEnd"/>
      <w:r>
        <w:t xml:space="preserve"> on Proposal for Git for 3GPP specifications (Source: Nokia))</w:t>
      </w:r>
      <w:r>
        <w:rPr>
          <w:b/>
        </w:rPr>
        <w:br/>
        <w:t xml:space="preserve">Document for: </w:t>
      </w:r>
      <w:r w:rsidR="009D330B">
        <w:t>Endorsement</w:t>
      </w:r>
    </w:p>
    <w:p w14:paraId="154B3A7E" w14:textId="77777777" w:rsidR="00E94BEB" w:rsidRDefault="00E94BEB" w:rsidP="00E94BEB">
      <w:r>
        <w:t xml:space="preserve">Mr. </w:t>
      </w:r>
      <w:r w:rsidRPr="00272120">
        <w:t xml:space="preserve">Jerediah Fevold </w:t>
      </w:r>
      <w:r>
        <w:t>(Nokia) presented the document.</w:t>
      </w:r>
    </w:p>
    <w:p w14:paraId="5C10A992" w14:textId="7D97A493" w:rsidR="00BE7C8D" w:rsidRDefault="00BE7C8D" w:rsidP="00E94BEB">
      <w:r>
        <w:t xml:space="preserve">Mr. Stefan </w:t>
      </w:r>
      <w:proofErr w:type="spellStart"/>
      <w:r>
        <w:t>Doehla</w:t>
      </w:r>
      <w:proofErr w:type="spellEnd"/>
      <w:r>
        <w:t xml:space="preserve"> (Fraunhofer) commented that Git has a lot of dependencies and that the reliability may be affected by the dependencies. The reliability of Git should ensure sufficient quality.</w:t>
      </w:r>
      <w:r w:rsidR="007F002A">
        <w:t xml:space="preserve"> Ms. Elena Neira (MITRE) agreed and indicated that security and </w:t>
      </w:r>
      <w:proofErr w:type="spellStart"/>
      <w:r w:rsidR="007F002A">
        <w:t>reliabilty</w:t>
      </w:r>
      <w:proofErr w:type="spellEnd"/>
      <w:r w:rsidR="007F002A">
        <w:t xml:space="preserve"> issues need to be addressed, especially in the context of use of Git vs. Gitlab.</w:t>
      </w:r>
      <w:r w:rsidR="007E7224">
        <w:t xml:space="preserve"> Mr. Stefan </w:t>
      </w:r>
      <w:proofErr w:type="spellStart"/>
      <w:r w:rsidR="007E7224">
        <w:t>Doehla</w:t>
      </w:r>
      <w:proofErr w:type="spellEnd"/>
      <w:r w:rsidR="007E7224">
        <w:t xml:space="preserve"> (Fraunhofer) further clarified that </w:t>
      </w:r>
      <w:r w:rsidR="007E7224" w:rsidRPr="00A10B4F">
        <w:t>ETSI IT does a great job to maintain the Gitlab server for Forge - but it requires continuous maintenance and it happened that something was not working. This is also because we depend on the Gitlab software. It has security issues once in a while and major updates that take longer or cause trouble. Also the resource demand should not be underestimated, the more the system is used. The more we rely on it, the more important it is that issues with the system are avoided.</w:t>
      </w:r>
      <w:r w:rsidR="007E7224">
        <w:t xml:space="preserve"> Dr. Umesh P</w:t>
      </w:r>
      <w:r w:rsidR="008F1385">
        <w:t>huyal (Qualcomm) commented that currently Forge is not loaded and that using Forge as the main source may overload the forge, requiring evaluation of reliability.</w:t>
      </w:r>
    </w:p>
    <w:p w14:paraId="1A051D45" w14:textId="2F916401" w:rsidR="00BA6E1A" w:rsidRDefault="00BA6E1A" w:rsidP="00E94BEB">
      <w:r>
        <w:t xml:space="preserve">Mr. Jerediah Fevold (Nokia) responded that the current </w:t>
      </w:r>
      <w:r w:rsidR="007E7224">
        <w:t xml:space="preserve">local </w:t>
      </w:r>
      <w:r>
        <w:t xml:space="preserve">FTP server is </w:t>
      </w:r>
      <w:r w:rsidR="007E7224">
        <w:t>plan FTP without encryption and in this sense Git is more secure than FTP. The reliability of Forge needs evaluation but it cannot be already evaluated to be less reliable than FTP. In addition, the direction should be towards using Git as much as possible and reduce dependency on GitLab. Dr. Matthew Grime added that Git repository can be replicated in the local environment like the local FTP server.</w:t>
      </w:r>
    </w:p>
    <w:p w14:paraId="08374ABB" w14:textId="77777777" w:rsidR="00A96562" w:rsidRDefault="00BE7C8D">
      <w:r>
        <w:t xml:space="preserve">Dr. David Mazzarese (Huawei) commented that the description seems to be too detailed and therefore may need to be moved to Annex. </w:t>
      </w:r>
      <w:r w:rsidR="004F422D">
        <w:t xml:space="preserve">Mr. Sasha Sirotkin (Nokia) agreed and commented that current text is too detailed to be an introduction but not so much a tutorial on Git (which then should be moved to Annex). More editor's notes are required in 6.X.1.2.2 to indicate </w:t>
      </w:r>
      <w:r w:rsidR="007A56AB">
        <w:t xml:space="preserve">further investigation is necessary. </w:t>
      </w:r>
    </w:p>
    <w:p w14:paraId="4ECB601E" w14:textId="1A995AA6" w:rsidR="00C46F77" w:rsidRDefault="007A56AB">
      <w:r>
        <w:t>Mr. Matthew Baker (Nokia) commented that other formats also have contents for introduction and therefore it is not really a problem to contain the introductory contents in clause 6 for Markdown.</w:t>
      </w:r>
    </w:p>
    <w:p w14:paraId="58CF9C25" w14:textId="4493EC39" w:rsidR="00C46F77" w:rsidRDefault="00C46F77">
      <w:r>
        <w:t>Dr. David Mazzarese (Huawei) commented that the proposed CR procedures require more investigation as it is not clear what happens to the MS Word document during the meeting. For example, whether it is revised simultaneously in Git or reflected later in the Git after CR is revised.</w:t>
      </w:r>
      <w:r w:rsidR="00A96562">
        <w:t xml:space="preserve"> Mr. Erik Guttman (Samsung) indicated that this is a good attempt to map the working ways of today and the new alternatives. However, more details are needed. For example, the CR cover sheet information are stored in the CR database and assuming that Git will contain all the CR cover sheet information may have implications on the CR database, as there is already a tight linkage between </w:t>
      </w:r>
      <w:proofErr w:type="spellStart"/>
      <w:r w:rsidR="00A96562">
        <w:t>TDoc</w:t>
      </w:r>
      <w:proofErr w:type="spellEnd"/>
      <w:r w:rsidR="00A96562">
        <w:t xml:space="preserve"> database and CR database today. Therefore, using Git requires consideration extending to this aspect and further comments will be sent offline.</w:t>
      </w:r>
    </w:p>
    <w:p w14:paraId="60996D32" w14:textId="6ECA0679" w:rsidR="00D641B5" w:rsidRDefault="00A96562">
      <w:r>
        <w:lastRenderedPageBreak/>
        <w:t>Mr. Jerediah Fevold (Nokia) responded that the given content in 6.X.1.2.2 is not the full picture and that further evaluation is indeed necessary.</w:t>
      </w:r>
    </w:p>
    <w:p w14:paraId="7C744617" w14:textId="4637CEDC" w:rsidR="009B6DDB" w:rsidRDefault="00477892">
      <w:r>
        <w:rPr>
          <w:b/>
        </w:rPr>
        <w:t xml:space="preserve">Status: </w:t>
      </w:r>
      <w:r w:rsidR="00A11874" w:rsidRPr="008A27E0">
        <w:rPr>
          <w:color w:val="808080" w:themeColor="background1" w:themeShade="80"/>
        </w:rPr>
        <w:t xml:space="preserve">revised </w:t>
      </w:r>
      <w:r w:rsidR="00A11874" w:rsidRPr="008A27E0">
        <w:t>to 02</w:t>
      </w:r>
      <w:r w:rsidR="00A11874">
        <w:t>33</w:t>
      </w:r>
    </w:p>
    <w:p w14:paraId="47C923E1" w14:textId="3D72E9DB" w:rsidR="00A11874" w:rsidRDefault="00A11874" w:rsidP="00A11874">
      <w:pPr>
        <w:pStyle w:val="NormTop"/>
      </w:pPr>
      <w:r>
        <w:rPr>
          <w:color w:val="0000FF"/>
        </w:rPr>
        <w:t>6GSM-250233</w:t>
      </w:r>
      <w:r>
        <w:t xml:space="preserve"> (</w:t>
      </w:r>
      <w:proofErr w:type="spellStart"/>
      <w:r>
        <w:t>pCR</w:t>
      </w:r>
      <w:proofErr w:type="spellEnd"/>
      <w:r>
        <w:t xml:space="preserve"> 21.802 </w:t>
      </w:r>
      <w:proofErr w:type="spellStart"/>
      <w:r>
        <w:t>pCR</w:t>
      </w:r>
      <w:proofErr w:type="spellEnd"/>
      <w:r>
        <w:t xml:space="preserve"> on Proposal for Git for 3GPP specifications (Source: Nokia))</w:t>
      </w:r>
      <w:r>
        <w:rPr>
          <w:b/>
        </w:rPr>
        <w:br/>
        <w:t xml:space="preserve">Document for: </w:t>
      </w:r>
      <w:r>
        <w:t>Endorsement</w:t>
      </w:r>
    </w:p>
    <w:p w14:paraId="0F1FDDFF" w14:textId="311D6A45" w:rsidR="00A11874" w:rsidRPr="00D924DD" w:rsidRDefault="00A11874" w:rsidP="00A11874">
      <w:pPr>
        <w:rPr>
          <w:b/>
          <w:bCs/>
          <w:lang w:eastAsia="ja-JP"/>
        </w:rPr>
      </w:pPr>
      <w:r w:rsidRPr="005C4BE1">
        <w:rPr>
          <w:b/>
          <w:bCs/>
          <w:lang w:eastAsia="ja-JP"/>
        </w:rPr>
        <w:t>Revision of 6GSM-25</w:t>
      </w:r>
      <w:r>
        <w:rPr>
          <w:b/>
          <w:bCs/>
          <w:lang w:eastAsia="ja-JP"/>
        </w:rPr>
        <w:t>0213</w:t>
      </w:r>
    </w:p>
    <w:p w14:paraId="05532527" w14:textId="20E21ACA" w:rsidR="00A967A8" w:rsidRDefault="00A967A8" w:rsidP="00A967A8">
      <w:r>
        <w:t xml:space="preserve">Mr. </w:t>
      </w:r>
      <w:r w:rsidRPr="00272120">
        <w:t xml:space="preserve">Jerediah Fevold </w:t>
      </w:r>
      <w:r>
        <w:t xml:space="preserve">(Nokia) provided the </w:t>
      </w:r>
      <w:r w:rsidRPr="00FA07EC">
        <w:t>draft version</w:t>
      </w:r>
      <w:r>
        <w:t xml:space="preserve"> (no link as it was provided as attachment to an email) for comments. After a round of revision, the </w:t>
      </w:r>
      <w:proofErr w:type="spellStart"/>
      <w:r>
        <w:t>TDoc</w:t>
      </w:r>
      <w:proofErr w:type="spellEnd"/>
      <w:r>
        <w:t xml:space="preserve"> was made available in the inbox for the final round of review. Further comments were raised to </w:t>
      </w:r>
      <w:r>
        <w:t>0233</w:t>
      </w:r>
      <w:r>
        <w:t xml:space="preserve"> during the final review and hence it was revised to 02</w:t>
      </w:r>
      <w:r>
        <w:t>40</w:t>
      </w:r>
      <w:r>
        <w:t>.</w:t>
      </w:r>
    </w:p>
    <w:p w14:paraId="61C4EE68" w14:textId="37CA4140" w:rsidR="00A967A8" w:rsidRPr="005C4BE1" w:rsidRDefault="00A967A8" w:rsidP="00A967A8">
      <w:pPr>
        <w:pStyle w:val="NO"/>
        <w:rPr>
          <w:lang w:eastAsia="ja-JP"/>
        </w:rPr>
      </w:pPr>
      <w:r>
        <w:t>NOTE:</w:t>
      </w:r>
      <w:r>
        <w:tab/>
        <w:t xml:space="preserve">For detailed email discussion, please see email list archive for </w:t>
      </w:r>
      <w:hyperlink r:id="rId20" w:history="1">
        <w:r w:rsidRPr="00BC05B5">
          <w:rPr>
            <w:rStyle w:val="Hyperlink"/>
          </w:rPr>
          <w:t xml:space="preserve">week </w:t>
        </w:r>
        <w:r>
          <w:rPr>
            <w:rStyle w:val="Hyperlink"/>
          </w:rPr>
          <w:t>3</w:t>
        </w:r>
        <w:r w:rsidRPr="00BC05B5">
          <w:rPr>
            <w:rStyle w:val="Hyperlink"/>
          </w:rPr>
          <w:t xml:space="preserve"> of </w:t>
        </w:r>
        <w:r>
          <w:rPr>
            <w:rStyle w:val="Hyperlink"/>
          </w:rPr>
          <w:t>October</w:t>
        </w:r>
        <w:r w:rsidRPr="00BC05B5">
          <w:rPr>
            <w:rStyle w:val="Hyperlink"/>
          </w:rPr>
          <w:t xml:space="preserve"> 2025</w:t>
        </w:r>
      </w:hyperlink>
      <w:r>
        <w:t xml:space="preserve"> and </w:t>
      </w:r>
      <w:hyperlink r:id="rId21" w:history="1">
        <w:r w:rsidRPr="00760259">
          <w:rPr>
            <w:rStyle w:val="Hyperlink"/>
          </w:rPr>
          <w:t xml:space="preserve">week </w:t>
        </w:r>
        <w:r>
          <w:rPr>
            <w:rStyle w:val="Hyperlink"/>
          </w:rPr>
          <w:t>4</w:t>
        </w:r>
        <w:r w:rsidRPr="00760259">
          <w:rPr>
            <w:rStyle w:val="Hyperlink"/>
          </w:rPr>
          <w:t xml:space="preserve"> of </w:t>
        </w:r>
        <w:r>
          <w:rPr>
            <w:rStyle w:val="Hyperlink"/>
          </w:rPr>
          <w:t xml:space="preserve">October </w:t>
        </w:r>
        <w:r w:rsidRPr="00760259">
          <w:rPr>
            <w:rStyle w:val="Hyperlink"/>
          </w:rPr>
          <w:t>2025</w:t>
        </w:r>
      </w:hyperlink>
      <w:r>
        <w:t xml:space="preserve">. Filter by the </w:t>
      </w:r>
      <w:proofErr w:type="spellStart"/>
      <w:r>
        <w:t>TDoc</w:t>
      </w:r>
      <w:proofErr w:type="spellEnd"/>
      <w:r>
        <w:t xml:space="preserve"> number (02</w:t>
      </w:r>
      <w:r>
        <w:t>13</w:t>
      </w:r>
      <w:r>
        <w:t>) in the subject field.</w:t>
      </w:r>
    </w:p>
    <w:p w14:paraId="55D5818F" w14:textId="6EC76812" w:rsidR="00A11874" w:rsidRDefault="00A11874" w:rsidP="00A11874">
      <w:r>
        <w:rPr>
          <w:b/>
        </w:rPr>
        <w:t xml:space="preserve">Status: </w:t>
      </w:r>
      <w:r w:rsidR="00C05A30" w:rsidRPr="008A27E0">
        <w:rPr>
          <w:color w:val="808080" w:themeColor="background1" w:themeShade="80"/>
        </w:rPr>
        <w:t xml:space="preserve">revised </w:t>
      </w:r>
      <w:r w:rsidR="00C05A30" w:rsidRPr="008A27E0">
        <w:t>to 02</w:t>
      </w:r>
      <w:r w:rsidR="00C05A30">
        <w:t>40</w:t>
      </w:r>
    </w:p>
    <w:p w14:paraId="7FE61503" w14:textId="7E48DFF3" w:rsidR="00837B07" w:rsidRDefault="00837B07" w:rsidP="00837B07">
      <w:pPr>
        <w:pStyle w:val="NormTop"/>
      </w:pPr>
      <w:r>
        <w:rPr>
          <w:color w:val="0000FF"/>
        </w:rPr>
        <w:t>6GSM-2502</w:t>
      </w:r>
      <w:r w:rsidR="00F814C5">
        <w:rPr>
          <w:color w:val="0000FF"/>
        </w:rPr>
        <w:t>40</w:t>
      </w:r>
      <w:r>
        <w:t xml:space="preserve"> (</w:t>
      </w:r>
      <w:proofErr w:type="spellStart"/>
      <w:r>
        <w:t>pCR</w:t>
      </w:r>
      <w:proofErr w:type="spellEnd"/>
      <w:r>
        <w:t xml:space="preserve"> 21.802 </w:t>
      </w:r>
      <w:proofErr w:type="spellStart"/>
      <w:r>
        <w:t>pCR</w:t>
      </w:r>
      <w:proofErr w:type="spellEnd"/>
      <w:r>
        <w:t xml:space="preserve"> on Proposal for Git for 3GPP specifications (Source: Nokia))</w:t>
      </w:r>
      <w:r>
        <w:rPr>
          <w:b/>
        </w:rPr>
        <w:br/>
        <w:t xml:space="preserve">Document for: </w:t>
      </w:r>
      <w:r>
        <w:t>Endorsement</w:t>
      </w:r>
    </w:p>
    <w:p w14:paraId="38C118A4" w14:textId="5FBD2888" w:rsidR="00837B07" w:rsidRPr="00D924DD" w:rsidRDefault="00837B07" w:rsidP="00837B07">
      <w:pPr>
        <w:rPr>
          <w:b/>
          <w:bCs/>
          <w:lang w:eastAsia="ja-JP"/>
        </w:rPr>
      </w:pPr>
      <w:r w:rsidRPr="005C4BE1">
        <w:rPr>
          <w:b/>
          <w:bCs/>
          <w:lang w:eastAsia="ja-JP"/>
        </w:rPr>
        <w:t>Revision of 6GSM-25</w:t>
      </w:r>
      <w:r>
        <w:rPr>
          <w:b/>
          <w:bCs/>
          <w:lang w:eastAsia="ja-JP"/>
        </w:rPr>
        <w:t>02</w:t>
      </w:r>
      <w:r>
        <w:rPr>
          <w:b/>
          <w:bCs/>
          <w:lang w:eastAsia="ja-JP"/>
        </w:rPr>
        <w:t>3</w:t>
      </w:r>
      <w:r>
        <w:rPr>
          <w:b/>
          <w:bCs/>
          <w:lang w:eastAsia="ja-JP"/>
        </w:rPr>
        <w:t>3</w:t>
      </w:r>
    </w:p>
    <w:p w14:paraId="0854B84B" w14:textId="4D732C9F" w:rsidR="00837B07" w:rsidRDefault="00837B07" w:rsidP="00837B07">
      <w:r>
        <w:rPr>
          <w:b/>
        </w:rPr>
        <w:t xml:space="preserve">Status: </w:t>
      </w:r>
      <w:r w:rsidR="00564E65" w:rsidRPr="00564E65">
        <w:rPr>
          <w:color w:val="FF0000"/>
        </w:rPr>
        <w:t>endorsed</w:t>
      </w:r>
    </w:p>
    <w:p w14:paraId="13B1D625" w14:textId="3215E7B0" w:rsidR="009B6DDB" w:rsidRDefault="00477892">
      <w:pPr>
        <w:pStyle w:val="NormTop"/>
      </w:pPr>
      <w:r>
        <w:rPr>
          <w:color w:val="0000FF"/>
        </w:rPr>
        <w:t>6GSM-250220</w:t>
      </w:r>
      <w:r>
        <w:t xml:space="preserve"> (</w:t>
      </w:r>
      <w:proofErr w:type="spellStart"/>
      <w:r>
        <w:t>pCR</w:t>
      </w:r>
      <w:proofErr w:type="spellEnd"/>
      <w:r>
        <w:t xml:space="preserve"> 21.802 Pseudo-CR on use of Git and ETSI FORGE (Source: Huawei))</w:t>
      </w:r>
      <w:r>
        <w:rPr>
          <w:b/>
        </w:rPr>
        <w:br/>
        <w:t xml:space="preserve">Document for: </w:t>
      </w:r>
      <w:r w:rsidR="009D330B">
        <w:t>Endorsement</w:t>
      </w:r>
    </w:p>
    <w:p w14:paraId="36F42716" w14:textId="77777777" w:rsidR="007259F7" w:rsidRDefault="007259F7" w:rsidP="007259F7">
      <w:r>
        <w:t xml:space="preserve">Dr. </w:t>
      </w:r>
      <w:r w:rsidRPr="00272120">
        <w:t>David Mazzarese</w:t>
      </w:r>
      <w:r>
        <w:t xml:space="preserve"> (Huawei) presented the document.</w:t>
      </w:r>
    </w:p>
    <w:p w14:paraId="28711199" w14:textId="6ADA232C" w:rsidR="009B6DDB" w:rsidRDefault="00E0243A">
      <w:r>
        <w:t xml:space="preserve">Mr. </w:t>
      </w:r>
      <w:r w:rsidR="008976CB">
        <w:t>Erik</w:t>
      </w:r>
      <w:r>
        <w:t xml:space="preserve"> Guttman (Samsung) commented that the consideration of different ways of working to use Git during the meeting is interesting. The challenges and the necessary measures to realise Ways of Working #3 in the document would be one of the core objective of this study.</w:t>
      </w:r>
    </w:p>
    <w:p w14:paraId="66F8C087" w14:textId="2A54E44F" w:rsidR="00E0243A" w:rsidRDefault="00E0243A">
      <w:r>
        <w:t>Mr. Jerediah Fevold (Nokia) commented that the background behind this study was the investigation in RAN2 for ASN.1 review. Format change is necessary to</w:t>
      </w:r>
      <w:r w:rsidR="00D87C14">
        <w:t xml:space="preserve"> work with Git, and non-word files such as JSON, YAML, ASN.1 can work in Git. The key consideration would be</w:t>
      </w:r>
      <w:r w:rsidR="000C0CFC">
        <w:t xml:space="preserve"> the complications of and implications in moving word document back to these text-based contents in Git as docx cannot be handled with Git.</w:t>
      </w:r>
    </w:p>
    <w:p w14:paraId="19760CED" w14:textId="7E0BC0F4" w:rsidR="00927238" w:rsidRDefault="000C0CFC">
      <w:r>
        <w:t>Mr. Matthew Baker (Nokia) commented that the document will be up for email discussion, but corresponding text proposal (</w:t>
      </w:r>
      <w:proofErr w:type="spellStart"/>
      <w:r>
        <w:t>pCR</w:t>
      </w:r>
      <w:proofErr w:type="spellEnd"/>
      <w:r>
        <w:t>) should be submitted for the next conference call (CC#04).</w:t>
      </w:r>
    </w:p>
    <w:p w14:paraId="6B5E6CBD" w14:textId="35B6C068" w:rsidR="00005DBD" w:rsidRPr="005C4BE1" w:rsidRDefault="00005DBD" w:rsidP="00005DBD">
      <w:pPr>
        <w:pStyle w:val="NO"/>
        <w:rPr>
          <w:lang w:eastAsia="ja-JP"/>
        </w:rPr>
      </w:pPr>
      <w:r>
        <w:t>NOTE:</w:t>
      </w:r>
      <w:r>
        <w:tab/>
        <w:t xml:space="preserve">For detailed email discussion, please see email list archive for </w:t>
      </w:r>
      <w:hyperlink r:id="rId22" w:history="1">
        <w:r w:rsidRPr="00BC05B5">
          <w:rPr>
            <w:rStyle w:val="Hyperlink"/>
          </w:rPr>
          <w:t xml:space="preserve">week </w:t>
        </w:r>
        <w:r>
          <w:rPr>
            <w:rStyle w:val="Hyperlink"/>
          </w:rPr>
          <w:t>3</w:t>
        </w:r>
        <w:r w:rsidRPr="00BC05B5">
          <w:rPr>
            <w:rStyle w:val="Hyperlink"/>
          </w:rPr>
          <w:t xml:space="preserve"> of </w:t>
        </w:r>
        <w:r>
          <w:rPr>
            <w:rStyle w:val="Hyperlink"/>
          </w:rPr>
          <w:t>October</w:t>
        </w:r>
        <w:r w:rsidRPr="00BC05B5">
          <w:rPr>
            <w:rStyle w:val="Hyperlink"/>
          </w:rPr>
          <w:t xml:space="preserve"> 2025</w:t>
        </w:r>
      </w:hyperlink>
      <w:r>
        <w:t xml:space="preserve"> and </w:t>
      </w:r>
      <w:hyperlink r:id="rId23" w:history="1">
        <w:r w:rsidRPr="00760259">
          <w:rPr>
            <w:rStyle w:val="Hyperlink"/>
          </w:rPr>
          <w:t xml:space="preserve">week </w:t>
        </w:r>
        <w:r>
          <w:rPr>
            <w:rStyle w:val="Hyperlink"/>
          </w:rPr>
          <w:t>4</w:t>
        </w:r>
        <w:r w:rsidRPr="00760259">
          <w:rPr>
            <w:rStyle w:val="Hyperlink"/>
          </w:rPr>
          <w:t xml:space="preserve"> of </w:t>
        </w:r>
        <w:r>
          <w:rPr>
            <w:rStyle w:val="Hyperlink"/>
          </w:rPr>
          <w:t xml:space="preserve">October </w:t>
        </w:r>
        <w:r w:rsidRPr="00760259">
          <w:rPr>
            <w:rStyle w:val="Hyperlink"/>
          </w:rPr>
          <w:t>2025</w:t>
        </w:r>
      </w:hyperlink>
      <w:r>
        <w:t xml:space="preserve">. Filter by the </w:t>
      </w:r>
      <w:proofErr w:type="spellStart"/>
      <w:r>
        <w:t>TDoc</w:t>
      </w:r>
      <w:proofErr w:type="spellEnd"/>
      <w:r>
        <w:t xml:space="preserve"> number (02</w:t>
      </w:r>
      <w:r>
        <w:t>20</w:t>
      </w:r>
      <w:r>
        <w:t>) in the subject field.</w:t>
      </w:r>
    </w:p>
    <w:p w14:paraId="14BCF15A" w14:textId="6679FDBA" w:rsidR="009B6DDB" w:rsidRDefault="00477892">
      <w:r>
        <w:rPr>
          <w:b/>
        </w:rPr>
        <w:t xml:space="preserve">Status: </w:t>
      </w:r>
      <w:r w:rsidR="00166DE6">
        <w:rPr>
          <w:color w:val="0000FF"/>
        </w:rPr>
        <w:t>postponed</w:t>
      </w:r>
    </w:p>
    <w:p w14:paraId="2F83CA36" w14:textId="1F61DD37" w:rsidR="009B6DDB" w:rsidRDefault="00477892">
      <w:pPr>
        <w:pStyle w:val="NormTop"/>
      </w:pPr>
      <w:r>
        <w:rPr>
          <w:color w:val="0000FF"/>
        </w:rPr>
        <w:t>6GSM-250225</w:t>
      </w:r>
      <w:r>
        <w:t xml:space="preserve"> (pCR 21.802 Pseudo CR on 3GPP Forge (Source: Ericsson))</w:t>
      </w:r>
      <w:r>
        <w:rPr>
          <w:b/>
        </w:rPr>
        <w:br/>
        <w:t xml:space="preserve">Document for: </w:t>
      </w:r>
      <w:r w:rsidR="009D330B">
        <w:t>Endorsement</w:t>
      </w:r>
    </w:p>
    <w:p w14:paraId="520189EC" w14:textId="77777777" w:rsidR="00967A55" w:rsidRDefault="00967A55" w:rsidP="00967A55">
      <w:r>
        <w:t xml:space="preserve">Mr. </w:t>
      </w:r>
      <w:r w:rsidRPr="00665741">
        <w:t>Mattias Bergstrom</w:t>
      </w:r>
      <w:r>
        <w:t xml:space="preserve"> (Ericsson) presented the document.</w:t>
      </w:r>
    </w:p>
    <w:p w14:paraId="5BE42906" w14:textId="424F67B7" w:rsidR="00EC14AE" w:rsidRDefault="000C0CFC">
      <w:r>
        <w:t xml:space="preserve">Mr. </w:t>
      </w:r>
      <w:r w:rsidR="00EC14AE">
        <w:t>Matthew</w:t>
      </w:r>
      <w:r>
        <w:t xml:space="preserve"> Baker commented that the evaluation part </w:t>
      </w:r>
      <w:proofErr w:type="spellStart"/>
      <w:r>
        <w:t>shoud</w:t>
      </w:r>
      <w:proofErr w:type="spellEnd"/>
      <w:r>
        <w:t xml:space="preserve"> be postponed and the description part should be merged into 6GSM-250213.</w:t>
      </w:r>
    </w:p>
    <w:p w14:paraId="5A9D8965" w14:textId="44EA197F" w:rsidR="009B6DDB" w:rsidRDefault="00477892">
      <w:r>
        <w:rPr>
          <w:b/>
        </w:rPr>
        <w:t xml:space="preserve">Status: </w:t>
      </w:r>
      <w:r w:rsidR="00166DE6">
        <w:rPr>
          <w:color w:val="0000FF"/>
        </w:rPr>
        <w:t>postponed</w:t>
      </w:r>
    </w:p>
    <w:p w14:paraId="68ACD0D0" w14:textId="77777777" w:rsidR="009B6DDB" w:rsidRDefault="00477892">
      <w:pPr>
        <w:pStyle w:val="Heading1"/>
      </w:pPr>
      <w:r>
        <w:lastRenderedPageBreak/>
        <w:t>6</w:t>
      </w:r>
      <w:r>
        <w:tab/>
        <w:t>Assessment of existing specification formats and working methods, and requirements for any improvements (clause 4)</w:t>
      </w:r>
    </w:p>
    <w:p w14:paraId="48D3B5B2" w14:textId="77777777" w:rsidR="009B6DDB" w:rsidRDefault="00477892">
      <w:pPr>
        <w:pStyle w:val="Heading2"/>
      </w:pPr>
      <w:r>
        <w:t>6.1</w:t>
      </w:r>
      <w:r>
        <w:tab/>
        <w:t>Advantages of current tools (clause 4.1)</w:t>
      </w:r>
    </w:p>
    <w:p w14:paraId="7CEE4A59" w14:textId="77777777" w:rsidR="009B6DDB" w:rsidRDefault="00477892">
      <w:pPr>
        <w:pStyle w:val="Heading2"/>
      </w:pPr>
      <w:r>
        <w:t>6.2</w:t>
      </w:r>
      <w:r>
        <w:tab/>
        <w:t>Shortcomings, pain-points and potential benefits (clause 4.2)</w:t>
      </w:r>
    </w:p>
    <w:p w14:paraId="5CA72C9F" w14:textId="77777777" w:rsidR="009B6DDB" w:rsidRDefault="00477892">
      <w:pPr>
        <w:pStyle w:val="NormTop"/>
      </w:pPr>
      <w:r>
        <w:rPr>
          <w:color w:val="0000FF"/>
        </w:rPr>
        <w:t>6GSM-250210</w:t>
      </w:r>
      <w:r>
        <w:t xml:space="preserve"> (pCR 21.802 Issues with the 10.0.0.0 network range (Source: NCSC))</w:t>
      </w:r>
      <w:r>
        <w:rPr>
          <w:b/>
        </w:rPr>
        <w:br/>
        <w:t xml:space="preserve">Document for: </w:t>
      </w:r>
      <w:r>
        <w:t>Endorsement</w:t>
      </w:r>
    </w:p>
    <w:p w14:paraId="03A6F28A" w14:textId="66EAA5E6" w:rsidR="00807AC3" w:rsidRDefault="00807AC3" w:rsidP="00807AC3">
      <w:r>
        <w:t xml:space="preserve">Due to time constraints the document was not presented and hence </w:t>
      </w:r>
      <w:r w:rsidRPr="00807AC3">
        <w:rPr>
          <w:color w:val="0000FF"/>
        </w:rPr>
        <w:t>postponed</w:t>
      </w:r>
      <w:r>
        <w:t>.</w:t>
      </w:r>
    </w:p>
    <w:p w14:paraId="675850D3" w14:textId="3DFFD9E2" w:rsidR="009B6DDB" w:rsidRDefault="00477892">
      <w:r>
        <w:rPr>
          <w:b/>
        </w:rPr>
        <w:t xml:space="preserve">Status: </w:t>
      </w:r>
      <w:r w:rsidR="00807AC3">
        <w:rPr>
          <w:color w:val="0000FF"/>
        </w:rPr>
        <w:t>postponed</w:t>
      </w:r>
    </w:p>
    <w:p w14:paraId="42218E09" w14:textId="54123117" w:rsidR="009B6DDB" w:rsidRDefault="00477892">
      <w:pPr>
        <w:pStyle w:val="NormTop"/>
      </w:pPr>
      <w:r>
        <w:rPr>
          <w:color w:val="0000FF"/>
        </w:rPr>
        <w:t>6GSM-250221</w:t>
      </w:r>
      <w:r>
        <w:t xml:space="preserve"> (pCR 21.802 Pseudo-CR on solutions to address shortcomings of Word (Source: Huawei))</w:t>
      </w:r>
      <w:r>
        <w:rPr>
          <w:b/>
        </w:rPr>
        <w:br/>
        <w:t xml:space="preserve">Document for: </w:t>
      </w:r>
      <w:r w:rsidR="009D330B">
        <w:t>Endorsement</w:t>
      </w:r>
    </w:p>
    <w:p w14:paraId="33CBA683" w14:textId="77777777" w:rsidR="00807AC3" w:rsidRDefault="00807AC3" w:rsidP="00807AC3">
      <w:r>
        <w:t xml:space="preserve">Due to time constraints the document was not presented and hence </w:t>
      </w:r>
      <w:r w:rsidRPr="00807AC3">
        <w:rPr>
          <w:color w:val="0000FF"/>
        </w:rPr>
        <w:t>postponed</w:t>
      </w:r>
      <w:r>
        <w:t>.</w:t>
      </w:r>
    </w:p>
    <w:p w14:paraId="304A59B7" w14:textId="4920F41B" w:rsidR="009B6DDB" w:rsidRDefault="00477892">
      <w:r>
        <w:rPr>
          <w:b/>
        </w:rPr>
        <w:t xml:space="preserve">Status: </w:t>
      </w:r>
      <w:r w:rsidR="00807AC3">
        <w:rPr>
          <w:color w:val="0000FF"/>
        </w:rPr>
        <w:t>postponed</w:t>
      </w:r>
    </w:p>
    <w:p w14:paraId="2F608511" w14:textId="77777777" w:rsidR="009B6DDB" w:rsidRDefault="00477892">
      <w:pPr>
        <w:pStyle w:val="Heading2"/>
      </w:pPr>
      <w:r>
        <w:t>6.3</w:t>
      </w:r>
      <w:r>
        <w:tab/>
        <w:t>Requirements Identification (clause 4.3)</w:t>
      </w:r>
    </w:p>
    <w:p w14:paraId="24DDB0DF" w14:textId="5B24E02E" w:rsidR="009B6DDB" w:rsidRDefault="00477892">
      <w:pPr>
        <w:pStyle w:val="NormTop"/>
      </w:pPr>
      <w:r>
        <w:rPr>
          <w:color w:val="0000FF"/>
        </w:rPr>
        <w:t>6GSM-250207</w:t>
      </w:r>
      <w:r>
        <w:t xml:space="preserve"> (pCR 21.802 Requirements Identification: concurrent editing of tdocs (Source: Qualcomm Incorporated, MediaTek, Apple, Huawei))</w:t>
      </w:r>
      <w:r>
        <w:rPr>
          <w:b/>
        </w:rPr>
        <w:br/>
        <w:t xml:space="preserve">Document for: </w:t>
      </w:r>
      <w:r w:rsidR="009D330B">
        <w:t>Endorsement</w:t>
      </w:r>
    </w:p>
    <w:p w14:paraId="67D730BA" w14:textId="7320FAB9" w:rsidR="009B6DDB" w:rsidRDefault="00450096">
      <w:r>
        <w:t xml:space="preserve">Dr. </w:t>
      </w:r>
      <w:r w:rsidRPr="00450096">
        <w:t>Dario Serafino Tonesi</w:t>
      </w:r>
      <w:r>
        <w:t xml:space="preserve"> (Qualcomm) presented the document.</w:t>
      </w:r>
    </w:p>
    <w:p w14:paraId="79F7A5A4" w14:textId="28B352A6" w:rsidR="007A0075" w:rsidRDefault="007A0075">
      <w:r>
        <w:t xml:space="preserve">Mr. Erik Guttman (Samsung) inquired what is meant by concurrency. Whether it means that many will seek to edit but only one will be given </w:t>
      </w:r>
      <w:r w:rsidR="00061A1F">
        <w:t xml:space="preserve">time to edit or whether it means that </w:t>
      </w:r>
      <w:r w:rsidR="00E72D78">
        <w:t>many have free access to a document and can create overlapping revisions.</w:t>
      </w:r>
    </w:p>
    <w:p w14:paraId="160EE442" w14:textId="445F04D3" w:rsidR="00E72D78" w:rsidRDefault="00E72D78">
      <w:r>
        <w:t>Dr. Dario Serafino Tonesi (Qualcomm) responded that it means latter</w:t>
      </w:r>
      <w:r w:rsidR="00B23A7A">
        <w:t>.</w:t>
      </w:r>
    </w:p>
    <w:p w14:paraId="2E82E227" w14:textId="694F2A7D" w:rsidR="00897700" w:rsidRDefault="00897700">
      <w:r>
        <w:t>Mr. Erik Guttman (Samsung) requested for further discussion over email.</w:t>
      </w:r>
    </w:p>
    <w:p w14:paraId="457547FB" w14:textId="2AADC437" w:rsidR="009B6DDB" w:rsidRDefault="00477892">
      <w:r>
        <w:rPr>
          <w:b/>
        </w:rPr>
        <w:t xml:space="preserve">Status: </w:t>
      </w:r>
      <w:r w:rsidR="00084DFC" w:rsidRPr="008A27E0">
        <w:rPr>
          <w:color w:val="808080" w:themeColor="background1" w:themeShade="80"/>
        </w:rPr>
        <w:t xml:space="preserve">revised </w:t>
      </w:r>
      <w:r w:rsidR="00084DFC" w:rsidRPr="008A27E0">
        <w:t>to 02</w:t>
      </w:r>
      <w:r w:rsidR="00084DFC">
        <w:t>34</w:t>
      </w:r>
    </w:p>
    <w:p w14:paraId="231AE6CA" w14:textId="4C677A24" w:rsidR="006F7B6F" w:rsidRDefault="006F7B6F" w:rsidP="006F7B6F">
      <w:pPr>
        <w:pStyle w:val="NormTop"/>
      </w:pPr>
      <w:r>
        <w:rPr>
          <w:color w:val="0000FF"/>
        </w:rPr>
        <w:t>6GSM-250234</w:t>
      </w:r>
      <w:r>
        <w:t xml:space="preserve"> (</w:t>
      </w:r>
      <w:proofErr w:type="spellStart"/>
      <w:r>
        <w:t>pCR</w:t>
      </w:r>
      <w:proofErr w:type="spellEnd"/>
      <w:r>
        <w:t xml:space="preserve"> 21.802 Requirements Identification: concurrent editing of tdocs (Source: Qualcomm Incorporated, MediaTek, Apple, Huawei))</w:t>
      </w:r>
      <w:r>
        <w:rPr>
          <w:b/>
        </w:rPr>
        <w:br/>
        <w:t xml:space="preserve">Document for: </w:t>
      </w:r>
      <w:r>
        <w:t>Endorsement</w:t>
      </w:r>
    </w:p>
    <w:p w14:paraId="686B42C3" w14:textId="3561E826" w:rsidR="006F7B6F" w:rsidRPr="00D924DD" w:rsidRDefault="006F7B6F" w:rsidP="006F7B6F">
      <w:pPr>
        <w:rPr>
          <w:b/>
          <w:bCs/>
          <w:lang w:eastAsia="ja-JP"/>
        </w:rPr>
      </w:pPr>
      <w:r w:rsidRPr="005C4BE1">
        <w:rPr>
          <w:b/>
          <w:bCs/>
          <w:lang w:eastAsia="ja-JP"/>
        </w:rPr>
        <w:t>Revision of 6GSM-25</w:t>
      </w:r>
      <w:r>
        <w:rPr>
          <w:b/>
          <w:bCs/>
          <w:lang w:eastAsia="ja-JP"/>
        </w:rPr>
        <w:t>0207</w:t>
      </w:r>
    </w:p>
    <w:p w14:paraId="5191C0DC" w14:textId="2DFC2E9E" w:rsidR="00E61542" w:rsidRDefault="00E61542" w:rsidP="00E61542">
      <w:r>
        <w:t xml:space="preserve">Dr. </w:t>
      </w:r>
      <w:r w:rsidRPr="00450096">
        <w:t>Dario Serafino Tonesi</w:t>
      </w:r>
      <w:r>
        <w:t xml:space="preserve"> (Qualcomm) provided the </w:t>
      </w:r>
      <w:hyperlink r:id="rId24" w:history="1">
        <w:r w:rsidRPr="00B56498">
          <w:rPr>
            <w:rStyle w:val="Hyperlink"/>
          </w:rPr>
          <w:t>draft version</w:t>
        </w:r>
      </w:hyperlink>
      <w:r>
        <w:t xml:space="preserve"> for comments. </w:t>
      </w:r>
      <w:r w:rsidR="00B56498">
        <w:t xml:space="preserve">After a round of revision, the </w:t>
      </w:r>
      <w:proofErr w:type="spellStart"/>
      <w:r w:rsidR="00B56498">
        <w:t>TDoc</w:t>
      </w:r>
      <w:proofErr w:type="spellEnd"/>
      <w:r w:rsidR="00B56498">
        <w:t xml:space="preserve"> was made available in the inbox for the final round of review. Since no comments were received, this document was </w:t>
      </w:r>
      <w:r w:rsidR="00B56498" w:rsidRPr="001B2B7E">
        <w:rPr>
          <w:color w:val="FF0000"/>
        </w:rPr>
        <w:t>endorsed</w:t>
      </w:r>
      <w:r w:rsidR="00B56498">
        <w:t>.</w:t>
      </w:r>
    </w:p>
    <w:p w14:paraId="5FA08D6A" w14:textId="6E66F377" w:rsidR="00E61542" w:rsidRPr="005C4BE1" w:rsidRDefault="00E61542" w:rsidP="00E61542">
      <w:pPr>
        <w:pStyle w:val="NO"/>
        <w:rPr>
          <w:lang w:eastAsia="ja-JP"/>
        </w:rPr>
      </w:pPr>
      <w:r>
        <w:t>NOTE:</w:t>
      </w:r>
      <w:r>
        <w:tab/>
        <w:t xml:space="preserve">For detailed email discussion, please see email list archive for </w:t>
      </w:r>
      <w:hyperlink r:id="rId25" w:history="1">
        <w:r w:rsidRPr="00BC05B5">
          <w:rPr>
            <w:rStyle w:val="Hyperlink"/>
          </w:rPr>
          <w:t xml:space="preserve">week </w:t>
        </w:r>
        <w:r>
          <w:rPr>
            <w:rStyle w:val="Hyperlink"/>
          </w:rPr>
          <w:t>3</w:t>
        </w:r>
        <w:r w:rsidRPr="00BC05B5">
          <w:rPr>
            <w:rStyle w:val="Hyperlink"/>
          </w:rPr>
          <w:t xml:space="preserve"> of </w:t>
        </w:r>
        <w:r>
          <w:rPr>
            <w:rStyle w:val="Hyperlink"/>
          </w:rPr>
          <w:t>October</w:t>
        </w:r>
        <w:r w:rsidRPr="00BC05B5">
          <w:rPr>
            <w:rStyle w:val="Hyperlink"/>
          </w:rPr>
          <w:t xml:space="preserve"> 2025</w:t>
        </w:r>
      </w:hyperlink>
      <w:r>
        <w:t xml:space="preserve"> and </w:t>
      </w:r>
      <w:hyperlink r:id="rId26" w:history="1">
        <w:r w:rsidRPr="00760259">
          <w:rPr>
            <w:rStyle w:val="Hyperlink"/>
          </w:rPr>
          <w:t xml:space="preserve">week </w:t>
        </w:r>
        <w:r>
          <w:rPr>
            <w:rStyle w:val="Hyperlink"/>
          </w:rPr>
          <w:t>4</w:t>
        </w:r>
        <w:r w:rsidRPr="00760259">
          <w:rPr>
            <w:rStyle w:val="Hyperlink"/>
          </w:rPr>
          <w:t xml:space="preserve"> of </w:t>
        </w:r>
        <w:r>
          <w:rPr>
            <w:rStyle w:val="Hyperlink"/>
          </w:rPr>
          <w:t xml:space="preserve">October </w:t>
        </w:r>
        <w:r w:rsidRPr="00760259">
          <w:rPr>
            <w:rStyle w:val="Hyperlink"/>
          </w:rPr>
          <w:t>2025</w:t>
        </w:r>
      </w:hyperlink>
      <w:r>
        <w:t xml:space="preserve">. Filter by the </w:t>
      </w:r>
      <w:proofErr w:type="spellStart"/>
      <w:r>
        <w:t>TDoc</w:t>
      </w:r>
      <w:proofErr w:type="spellEnd"/>
      <w:r>
        <w:t xml:space="preserve"> number (020</w:t>
      </w:r>
      <w:r w:rsidR="00B56498">
        <w:t>7</w:t>
      </w:r>
      <w:r>
        <w:t>) in the subject field.</w:t>
      </w:r>
    </w:p>
    <w:p w14:paraId="2484A46F" w14:textId="0A00DD45" w:rsidR="006F7B6F" w:rsidRDefault="006F7B6F" w:rsidP="006F7B6F">
      <w:r>
        <w:rPr>
          <w:b/>
        </w:rPr>
        <w:t xml:space="preserve">Status: </w:t>
      </w:r>
      <w:r w:rsidR="00BC3533" w:rsidRPr="00BC3533">
        <w:rPr>
          <w:color w:val="FF0000"/>
        </w:rPr>
        <w:t>endorsed</w:t>
      </w:r>
    </w:p>
    <w:p w14:paraId="3F573E0D" w14:textId="498810E0" w:rsidR="009B6DDB" w:rsidRDefault="00477892">
      <w:pPr>
        <w:pStyle w:val="NormTop"/>
      </w:pPr>
      <w:r>
        <w:rPr>
          <w:color w:val="0000FF"/>
        </w:rPr>
        <w:lastRenderedPageBreak/>
        <w:t>6GSM-250211</w:t>
      </w:r>
      <w:r>
        <w:t xml:space="preserve"> (</w:t>
      </w:r>
      <w:proofErr w:type="spellStart"/>
      <w:r>
        <w:t>pCR</w:t>
      </w:r>
      <w:proofErr w:type="spellEnd"/>
      <w:r>
        <w:t xml:space="preserve"> 21.802 </w:t>
      </w:r>
      <w:proofErr w:type="spellStart"/>
      <w:r>
        <w:t>pCR</w:t>
      </w:r>
      <w:proofErr w:type="spellEnd"/>
      <w:r>
        <w:t xml:space="preserve"> for Pain points in TR21.802 (Source: Nokia))</w:t>
      </w:r>
      <w:r>
        <w:rPr>
          <w:b/>
        </w:rPr>
        <w:br/>
        <w:t xml:space="preserve">Document for: </w:t>
      </w:r>
      <w:r w:rsidR="009D330B">
        <w:t>Endorsement</w:t>
      </w:r>
    </w:p>
    <w:p w14:paraId="10F458B6" w14:textId="5BDB7E54" w:rsidR="009B6DDB" w:rsidRDefault="00A96EA5">
      <w:r>
        <w:t xml:space="preserve">Mr. </w:t>
      </w:r>
      <w:r w:rsidRPr="00A96EA5">
        <w:t>Tero Henttonen</w:t>
      </w:r>
      <w:r>
        <w:t xml:space="preserve"> (Nokia) presented the document.</w:t>
      </w:r>
      <w:r w:rsidR="00897700">
        <w:t xml:space="preserve"> It was highlighted that the discussion already took place in the last conference call (CC#02) in 6GSM-250116 and that this is a </w:t>
      </w:r>
      <w:proofErr w:type="spellStart"/>
      <w:r w:rsidR="00897700">
        <w:t>pCR</w:t>
      </w:r>
      <w:proofErr w:type="spellEnd"/>
      <w:r w:rsidR="00897700">
        <w:t xml:space="preserve"> version of it.</w:t>
      </w:r>
    </w:p>
    <w:p w14:paraId="2155FE87" w14:textId="79EA1098" w:rsidR="00897700" w:rsidRDefault="00897700" w:rsidP="00897700">
      <w:r>
        <w:t>Dr. David Mazzarese (Huawei) requested for further discussion over email.</w:t>
      </w:r>
    </w:p>
    <w:p w14:paraId="08FBE562" w14:textId="4FD5DCEA" w:rsidR="009B6DDB" w:rsidRDefault="00477892">
      <w:r>
        <w:rPr>
          <w:b/>
        </w:rPr>
        <w:t xml:space="preserve">Status: </w:t>
      </w:r>
      <w:r w:rsidR="00614594" w:rsidRPr="008A27E0">
        <w:rPr>
          <w:color w:val="808080" w:themeColor="background1" w:themeShade="80"/>
        </w:rPr>
        <w:t xml:space="preserve">revised </w:t>
      </w:r>
      <w:r w:rsidR="00614594" w:rsidRPr="008A27E0">
        <w:t>to 02</w:t>
      </w:r>
      <w:r w:rsidR="00614594">
        <w:t>41</w:t>
      </w:r>
    </w:p>
    <w:p w14:paraId="0792F0E8" w14:textId="63EAF7B2" w:rsidR="00B9366E" w:rsidRDefault="00B9366E" w:rsidP="00B9366E">
      <w:pPr>
        <w:pStyle w:val="NormTop"/>
      </w:pPr>
      <w:r>
        <w:rPr>
          <w:color w:val="0000FF"/>
        </w:rPr>
        <w:t>6GSM-2502</w:t>
      </w:r>
      <w:r w:rsidR="00614594">
        <w:rPr>
          <w:color w:val="0000FF"/>
        </w:rPr>
        <w:t>4</w:t>
      </w:r>
      <w:r>
        <w:rPr>
          <w:color w:val="0000FF"/>
        </w:rPr>
        <w:t>1</w:t>
      </w:r>
      <w:r>
        <w:t xml:space="preserve"> (</w:t>
      </w:r>
      <w:proofErr w:type="spellStart"/>
      <w:r>
        <w:t>pCR</w:t>
      </w:r>
      <w:proofErr w:type="spellEnd"/>
      <w:r>
        <w:t xml:space="preserve"> 21.802 </w:t>
      </w:r>
      <w:proofErr w:type="spellStart"/>
      <w:r>
        <w:t>pCR</w:t>
      </w:r>
      <w:proofErr w:type="spellEnd"/>
      <w:r>
        <w:t xml:space="preserve"> for Pain points in TR21.802 (Source: Nokia))</w:t>
      </w:r>
      <w:r>
        <w:rPr>
          <w:b/>
        </w:rPr>
        <w:br/>
        <w:t xml:space="preserve">Document for: </w:t>
      </w:r>
      <w:r>
        <w:t>Endorsement</w:t>
      </w:r>
    </w:p>
    <w:p w14:paraId="4287B064" w14:textId="021F37ED" w:rsidR="00B9366E" w:rsidRPr="00D924DD" w:rsidRDefault="00B9366E" w:rsidP="00B9366E">
      <w:pPr>
        <w:rPr>
          <w:b/>
          <w:bCs/>
          <w:lang w:eastAsia="ja-JP"/>
        </w:rPr>
      </w:pPr>
      <w:r w:rsidRPr="005C4BE1">
        <w:rPr>
          <w:b/>
          <w:bCs/>
          <w:lang w:eastAsia="ja-JP"/>
        </w:rPr>
        <w:t>Revision of 6GSM-25</w:t>
      </w:r>
      <w:r>
        <w:rPr>
          <w:b/>
          <w:bCs/>
          <w:lang w:eastAsia="ja-JP"/>
        </w:rPr>
        <w:t>02</w:t>
      </w:r>
      <w:r w:rsidR="00614594">
        <w:rPr>
          <w:b/>
          <w:bCs/>
          <w:lang w:eastAsia="ja-JP"/>
        </w:rPr>
        <w:t>11</w:t>
      </w:r>
    </w:p>
    <w:p w14:paraId="689423F8" w14:textId="4B7D8C91" w:rsidR="000F0A6D" w:rsidRDefault="000F0A6D" w:rsidP="000F0A6D">
      <w:r>
        <w:t xml:space="preserve">Mr. </w:t>
      </w:r>
      <w:r w:rsidR="003A0043">
        <w:t>Tero Henttonen</w:t>
      </w:r>
      <w:r>
        <w:t xml:space="preserve"> (Nokia) </w:t>
      </w:r>
      <w:r w:rsidR="00696983">
        <w:t>started discussion with 0211 as discussed during the conference call</w:t>
      </w:r>
      <w:r>
        <w:t xml:space="preserve">. After a round of revision, the </w:t>
      </w:r>
      <w:proofErr w:type="spellStart"/>
      <w:r>
        <w:t>TDoc</w:t>
      </w:r>
      <w:proofErr w:type="spellEnd"/>
      <w:r>
        <w:t xml:space="preserve"> was made available in the inbox for the final round of review. Since no comments were received, this document was </w:t>
      </w:r>
      <w:r w:rsidRPr="001B2B7E">
        <w:rPr>
          <w:color w:val="FF0000"/>
        </w:rPr>
        <w:t>endorsed</w:t>
      </w:r>
      <w:r>
        <w:t>.</w:t>
      </w:r>
    </w:p>
    <w:p w14:paraId="1634DC5B" w14:textId="71CDF17E" w:rsidR="000F0A6D" w:rsidRPr="005C4BE1" w:rsidRDefault="000F0A6D" w:rsidP="000F0A6D">
      <w:pPr>
        <w:pStyle w:val="NO"/>
        <w:rPr>
          <w:lang w:eastAsia="ja-JP"/>
        </w:rPr>
      </w:pPr>
      <w:r>
        <w:t>NOTE:</w:t>
      </w:r>
      <w:r>
        <w:tab/>
        <w:t xml:space="preserve">For detailed email discussion, please see email list archive for </w:t>
      </w:r>
      <w:hyperlink r:id="rId27" w:history="1">
        <w:r w:rsidRPr="00BC05B5">
          <w:rPr>
            <w:rStyle w:val="Hyperlink"/>
          </w:rPr>
          <w:t xml:space="preserve">week </w:t>
        </w:r>
        <w:r>
          <w:rPr>
            <w:rStyle w:val="Hyperlink"/>
          </w:rPr>
          <w:t>3</w:t>
        </w:r>
        <w:r w:rsidRPr="00BC05B5">
          <w:rPr>
            <w:rStyle w:val="Hyperlink"/>
          </w:rPr>
          <w:t xml:space="preserve"> of </w:t>
        </w:r>
        <w:r>
          <w:rPr>
            <w:rStyle w:val="Hyperlink"/>
          </w:rPr>
          <w:t>October</w:t>
        </w:r>
        <w:r w:rsidRPr="00BC05B5">
          <w:rPr>
            <w:rStyle w:val="Hyperlink"/>
          </w:rPr>
          <w:t xml:space="preserve"> 2025</w:t>
        </w:r>
      </w:hyperlink>
      <w:r>
        <w:t xml:space="preserve"> and </w:t>
      </w:r>
      <w:hyperlink r:id="rId28" w:history="1">
        <w:r w:rsidRPr="00760259">
          <w:rPr>
            <w:rStyle w:val="Hyperlink"/>
          </w:rPr>
          <w:t xml:space="preserve">week </w:t>
        </w:r>
        <w:r>
          <w:rPr>
            <w:rStyle w:val="Hyperlink"/>
          </w:rPr>
          <w:t>4</w:t>
        </w:r>
        <w:r w:rsidRPr="00760259">
          <w:rPr>
            <w:rStyle w:val="Hyperlink"/>
          </w:rPr>
          <w:t xml:space="preserve"> of </w:t>
        </w:r>
        <w:r>
          <w:rPr>
            <w:rStyle w:val="Hyperlink"/>
          </w:rPr>
          <w:t xml:space="preserve">October </w:t>
        </w:r>
        <w:r w:rsidRPr="00760259">
          <w:rPr>
            <w:rStyle w:val="Hyperlink"/>
          </w:rPr>
          <w:t>2025</w:t>
        </w:r>
      </w:hyperlink>
      <w:r>
        <w:t xml:space="preserve">. Filter by the </w:t>
      </w:r>
      <w:proofErr w:type="spellStart"/>
      <w:r>
        <w:t>TDoc</w:t>
      </w:r>
      <w:proofErr w:type="spellEnd"/>
      <w:r>
        <w:t xml:space="preserve"> number (02</w:t>
      </w:r>
      <w:r w:rsidR="00C25AD4">
        <w:t>11</w:t>
      </w:r>
      <w:r>
        <w:t>) in the subject field.</w:t>
      </w:r>
    </w:p>
    <w:p w14:paraId="67C2BFC5" w14:textId="10DFE9A1" w:rsidR="00B9366E" w:rsidRDefault="00B9366E" w:rsidP="00B9366E">
      <w:r>
        <w:rPr>
          <w:b/>
        </w:rPr>
        <w:t xml:space="preserve">Status: </w:t>
      </w:r>
      <w:r w:rsidR="00B41C25" w:rsidRPr="00B41C25">
        <w:rPr>
          <w:color w:val="FF0000"/>
        </w:rPr>
        <w:t>endorsed</w:t>
      </w:r>
    </w:p>
    <w:p w14:paraId="429B9AF9" w14:textId="005B68EE" w:rsidR="009B6DDB" w:rsidRDefault="00477892">
      <w:pPr>
        <w:pStyle w:val="NormTop"/>
      </w:pPr>
      <w:r>
        <w:rPr>
          <w:color w:val="0000FF"/>
        </w:rPr>
        <w:t>6GSM-250222</w:t>
      </w:r>
      <w:r>
        <w:t xml:space="preserve"> (</w:t>
      </w:r>
      <w:proofErr w:type="spellStart"/>
      <w:r>
        <w:t>pCR</w:t>
      </w:r>
      <w:proofErr w:type="spellEnd"/>
      <w:r>
        <w:t xml:space="preserve"> 21.802 Pseudo-CR on formalized testing for specification modernization (Source: Huawei))</w:t>
      </w:r>
      <w:r>
        <w:rPr>
          <w:b/>
        </w:rPr>
        <w:br/>
        <w:t xml:space="preserve">Document for: </w:t>
      </w:r>
      <w:r w:rsidR="009D330B">
        <w:t>Endorsement</w:t>
      </w:r>
    </w:p>
    <w:p w14:paraId="31D9432A" w14:textId="4638309E" w:rsidR="00F62855" w:rsidRDefault="008603F2" w:rsidP="00F62855">
      <w:r>
        <w:t xml:space="preserve">Mr. </w:t>
      </w:r>
      <w:r w:rsidR="009E1DFF">
        <w:t xml:space="preserve">Georg Mayer </w:t>
      </w:r>
      <w:r w:rsidR="00F62855">
        <w:t>(Huawei) presented the document.</w:t>
      </w:r>
    </w:p>
    <w:p w14:paraId="545A2D55" w14:textId="62E5618A" w:rsidR="00FF7C15" w:rsidRDefault="00B9081A" w:rsidP="00E340B5">
      <w:r>
        <w:t xml:space="preserve">Dr. Umesh </w:t>
      </w:r>
      <w:r w:rsidR="00E340B5">
        <w:t>Phuyal (Qualcomm) commented that rather than optional/mandatory, high, medium or low priority would be better. Mr. Tero Henttonen (Nokia) commented that the principle is OK but further consideration is necessary on whether this is the right format and way to formalize such testing.</w:t>
      </w:r>
    </w:p>
    <w:p w14:paraId="7E88A284" w14:textId="7B3FDCAE" w:rsidR="009B6DDB" w:rsidRDefault="00477892">
      <w:r>
        <w:rPr>
          <w:b/>
        </w:rPr>
        <w:t xml:space="preserve">Status: </w:t>
      </w:r>
      <w:r w:rsidR="00B20D62" w:rsidRPr="008A27E0">
        <w:rPr>
          <w:color w:val="808080" w:themeColor="background1" w:themeShade="80"/>
        </w:rPr>
        <w:t xml:space="preserve">revised </w:t>
      </w:r>
      <w:r w:rsidR="00B20D62" w:rsidRPr="008A27E0">
        <w:t>to 02</w:t>
      </w:r>
      <w:r w:rsidR="00B20D62">
        <w:t>4</w:t>
      </w:r>
      <w:r w:rsidR="00B20D62">
        <w:t>2</w:t>
      </w:r>
    </w:p>
    <w:p w14:paraId="6A1650DB" w14:textId="68B81E0A" w:rsidR="00B20D62" w:rsidRDefault="00B20D62" w:rsidP="00B20D62">
      <w:pPr>
        <w:pStyle w:val="NormTop"/>
      </w:pPr>
      <w:r>
        <w:rPr>
          <w:color w:val="0000FF"/>
        </w:rPr>
        <w:t>6GSM-2502</w:t>
      </w:r>
      <w:r>
        <w:rPr>
          <w:color w:val="0000FF"/>
        </w:rPr>
        <w:t>4</w:t>
      </w:r>
      <w:r>
        <w:rPr>
          <w:color w:val="0000FF"/>
        </w:rPr>
        <w:t>2</w:t>
      </w:r>
      <w:r>
        <w:t xml:space="preserve"> (</w:t>
      </w:r>
      <w:proofErr w:type="spellStart"/>
      <w:r>
        <w:t>pCR</w:t>
      </w:r>
      <w:proofErr w:type="spellEnd"/>
      <w:r>
        <w:t xml:space="preserve"> 21.802 Pseudo-CR on formalized testing for specification modernization (Source: Huawei))</w:t>
      </w:r>
      <w:r>
        <w:rPr>
          <w:b/>
        </w:rPr>
        <w:br/>
        <w:t xml:space="preserve">Document for: </w:t>
      </w:r>
      <w:r>
        <w:t>Endorsement</w:t>
      </w:r>
    </w:p>
    <w:p w14:paraId="5C03EB4D" w14:textId="77777777" w:rsidR="00B20D62" w:rsidRPr="00D924DD" w:rsidRDefault="00B20D62" w:rsidP="00B20D62">
      <w:pPr>
        <w:rPr>
          <w:b/>
          <w:bCs/>
          <w:lang w:eastAsia="ja-JP"/>
        </w:rPr>
      </w:pPr>
      <w:r w:rsidRPr="005C4BE1">
        <w:rPr>
          <w:b/>
          <w:bCs/>
          <w:lang w:eastAsia="ja-JP"/>
        </w:rPr>
        <w:t>Revision of 6GSM-25</w:t>
      </w:r>
      <w:r>
        <w:rPr>
          <w:b/>
          <w:bCs/>
          <w:lang w:eastAsia="ja-JP"/>
        </w:rPr>
        <w:t>0211</w:t>
      </w:r>
    </w:p>
    <w:p w14:paraId="7829A490" w14:textId="033EF242" w:rsidR="0058146F" w:rsidRDefault="00FE1ED0" w:rsidP="0058146F">
      <w:r>
        <w:t xml:space="preserve">Mr. Georg Mayer (Huawei) </w:t>
      </w:r>
      <w:r w:rsidR="0058146F">
        <w:t>started discussion with 02</w:t>
      </w:r>
      <w:r w:rsidR="0058146F">
        <w:t>22</w:t>
      </w:r>
      <w:r w:rsidR="0058146F">
        <w:t xml:space="preserve"> as discussed during the conference call. After a round of revision, the </w:t>
      </w:r>
      <w:proofErr w:type="spellStart"/>
      <w:r w:rsidR="0058146F">
        <w:t>TDoc</w:t>
      </w:r>
      <w:proofErr w:type="spellEnd"/>
      <w:r w:rsidR="0058146F">
        <w:t xml:space="preserve"> was made available in the inbox for the final round of review.</w:t>
      </w:r>
      <w:r w:rsidR="0058146F">
        <w:t xml:space="preserve"> As further discussions were still required, this document was </w:t>
      </w:r>
      <w:r w:rsidR="0058146F" w:rsidRPr="0058146F">
        <w:rPr>
          <w:color w:val="0000FF"/>
        </w:rPr>
        <w:t>postponed</w:t>
      </w:r>
      <w:r w:rsidR="0058146F">
        <w:t>.</w:t>
      </w:r>
    </w:p>
    <w:p w14:paraId="709B1C13" w14:textId="0A2EDF8D" w:rsidR="0058146F" w:rsidRPr="005C4BE1" w:rsidRDefault="0058146F" w:rsidP="0058146F">
      <w:pPr>
        <w:pStyle w:val="NO"/>
        <w:rPr>
          <w:lang w:eastAsia="ja-JP"/>
        </w:rPr>
      </w:pPr>
      <w:r>
        <w:t>NOTE:</w:t>
      </w:r>
      <w:r>
        <w:tab/>
        <w:t xml:space="preserve">For detailed email discussion, please see email list archive for </w:t>
      </w:r>
      <w:hyperlink r:id="rId29" w:history="1">
        <w:r w:rsidRPr="00BC05B5">
          <w:rPr>
            <w:rStyle w:val="Hyperlink"/>
          </w:rPr>
          <w:t xml:space="preserve">week </w:t>
        </w:r>
        <w:r>
          <w:rPr>
            <w:rStyle w:val="Hyperlink"/>
          </w:rPr>
          <w:t>3</w:t>
        </w:r>
        <w:r w:rsidRPr="00BC05B5">
          <w:rPr>
            <w:rStyle w:val="Hyperlink"/>
          </w:rPr>
          <w:t xml:space="preserve"> of </w:t>
        </w:r>
        <w:r>
          <w:rPr>
            <w:rStyle w:val="Hyperlink"/>
          </w:rPr>
          <w:t>October</w:t>
        </w:r>
        <w:r w:rsidRPr="00BC05B5">
          <w:rPr>
            <w:rStyle w:val="Hyperlink"/>
          </w:rPr>
          <w:t xml:space="preserve"> 2025</w:t>
        </w:r>
      </w:hyperlink>
      <w:r>
        <w:t xml:space="preserve"> and </w:t>
      </w:r>
      <w:hyperlink r:id="rId30" w:history="1">
        <w:r w:rsidRPr="00760259">
          <w:rPr>
            <w:rStyle w:val="Hyperlink"/>
          </w:rPr>
          <w:t xml:space="preserve">week </w:t>
        </w:r>
        <w:r>
          <w:rPr>
            <w:rStyle w:val="Hyperlink"/>
          </w:rPr>
          <w:t>4</w:t>
        </w:r>
        <w:r w:rsidRPr="00760259">
          <w:rPr>
            <w:rStyle w:val="Hyperlink"/>
          </w:rPr>
          <w:t xml:space="preserve"> of </w:t>
        </w:r>
        <w:r>
          <w:rPr>
            <w:rStyle w:val="Hyperlink"/>
          </w:rPr>
          <w:t xml:space="preserve">October </w:t>
        </w:r>
        <w:r w:rsidRPr="00760259">
          <w:rPr>
            <w:rStyle w:val="Hyperlink"/>
          </w:rPr>
          <w:t>2025</w:t>
        </w:r>
      </w:hyperlink>
      <w:r>
        <w:t xml:space="preserve">. Filter by the </w:t>
      </w:r>
      <w:proofErr w:type="spellStart"/>
      <w:r>
        <w:t>TDoc</w:t>
      </w:r>
      <w:proofErr w:type="spellEnd"/>
      <w:r>
        <w:t xml:space="preserve"> number (02</w:t>
      </w:r>
      <w:r w:rsidR="00201DFF">
        <w:t>22</w:t>
      </w:r>
      <w:r>
        <w:t>) in the subject field.</w:t>
      </w:r>
    </w:p>
    <w:p w14:paraId="1CEEE2EF" w14:textId="106EA754" w:rsidR="00B20D62" w:rsidRDefault="00B20D62" w:rsidP="00B20D62">
      <w:r>
        <w:rPr>
          <w:b/>
        </w:rPr>
        <w:t xml:space="preserve">Status: </w:t>
      </w:r>
      <w:r>
        <w:rPr>
          <w:color w:val="0000FF"/>
        </w:rPr>
        <w:t>postponed</w:t>
      </w:r>
    </w:p>
    <w:p w14:paraId="6839A4F9" w14:textId="399BDA58" w:rsidR="009B6DDB" w:rsidRDefault="00477892" w:rsidP="00410176">
      <w:pPr>
        <w:pStyle w:val="NormTop"/>
      </w:pPr>
      <w:r>
        <w:rPr>
          <w:color w:val="0000FF"/>
        </w:rPr>
        <w:t>6GSM-250226</w:t>
      </w:r>
      <w:r>
        <w:t xml:space="preserve"> (discussion Requirements When Referencing External Specification Documents (Source: MITRE Corporation))</w:t>
      </w:r>
      <w:r>
        <w:rPr>
          <w:b/>
        </w:rPr>
        <w:br/>
        <w:t xml:space="preserve">Document for: </w:t>
      </w:r>
      <w:r w:rsidR="009D330B">
        <w:t>Discussion</w:t>
      </w:r>
    </w:p>
    <w:p w14:paraId="067AC6EB" w14:textId="70A11F79" w:rsidR="009B6DDB" w:rsidRDefault="00477892">
      <w:r>
        <w:rPr>
          <w:b/>
        </w:rPr>
        <w:t xml:space="preserve">Status: </w:t>
      </w:r>
      <w:r w:rsidR="009D330B" w:rsidRPr="009D330B">
        <w:rPr>
          <w:color w:val="FF0000"/>
        </w:rPr>
        <w:t>withdrawn</w:t>
      </w:r>
    </w:p>
    <w:p w14:paraId="2F2DCC69" w14:textId="607E5302" w:rsidR="009B6DDB" w:rsidRDefault="00477892">
      <w:pPr>
        <w:pStyle w:val="NormTop"/>
      </w:pPr>
      <w:r>
        <w:rPr>
          <w:color w:val="0000FF"/>
        </w:rPr>
        <w:t>6GSM-250227</w:t>
      </w:r>
      <w:r>
        <w:t xml:space="preserve"> (pCR 21.802 pCR for Requirements Identification - TR 21.802 v011 (Source: MITRE Corporation))</w:t>
      </w:r>
      <w:r>
        <w:rPr>
          <w:b/>
        </w:rPr>
        <w:br/>
        <w:t xml:space="preserve">Document for: </w:t>
      </w:r>
      <w:r w:rsidR="009D330B">
        <w:t>Endorsement</w:t>
      </w:r>
    </w:p>
    <w:p w14:paraId="0346C025" w14:textId="353B3053" w:rsidR="00D577F9" w:rsidRDefault="00D577F9" w:rsidP="00D577F9">
      <w:r>
        <w:t>Due to time constraints the document was not presented. Mr. Matthew Baker (Nokia) called for contributions for the conference call #04 related to the security aspects.</w:t>
      </w:r>
    </w:p>
    <w:p w14:paraId="3F2A5A67" w14:textId="11363DF2" w:rsidR="009B6DDB" w:rsidRDefault="00477892">
      <w:r>
        <w:rPr>
          <w:b/>
        </w:rPr>
        <w:t xml:space="preserve">Status: </w:t>
      </w:r>
      <w:r w:rsidR="008855E5">
        <w:rPr>
          <w:color w:val="0000FF"/>
        </w:rPr>
        <w:t>postponed</w:t>
      </w:r>
    </w:p>
    <w:p w14:paraId="56DAFE2E" w14:textId="77777777" w:rsidR="009B6DDB" w:rsidRDefault="00477892">
      <w:pPr>
        <w:pStyle w:val="Heading1"/>
      </w:pPr>
      <w:r>
        <w:lastRenderedPageBreak/>
        <w:t>7</w:t>
      </w:r>
      <w:r>
        <w:tab/>
        <w:t>Any Other Business</w:t>
      </w:r>
    </w:p>
    <w:p w14:paraId="2A55FF9B" w14:textId="1EE0AD96" w:rsidR="009B6DDB" w:rsidRDefault="00477892">
      <w:pPr>
        <w:pStyle w:val="NormTop"/>
      </w:pPr>
      <w:r>
        <w:rPr>
          <w:color w:val="0000FF"/>
        </w:rPr>
        <w:t>6GSM-250212</w:t>
      </w:r>
      <w:r>
        <w:t xml:space="preserve"> (pCR 21.802 pCR on CR procedures (Source: Nokia))</w:t>
      </w:r>
      <w:r>
        <w:rPr>
          <w:b/>
        </w:rPr>
        <w:br/>
        <w:t xml:space="preserve">Document for: </w:t>
      </w:r>
      <w:r w:rsidR="00030E50">
        <w:t>Endorsement</w:t>
      </w:r>
    </w:p>
    <w:p w14:paraId="2D341810" w14:textId="77777777" w:rsidR="00E94BEB" w:rsidRDefault="00E94BEB" w:rsidP="00E94BEB">
      <w:r>
        <w:t xml:space="preserve">Mr. </w:t>
      </w:r>
      <w:r w:rsidRPr="00272120">
        <w:t xml:space="preserve">Jerediah Fevold </w:t>
      </w:r>
      <w:r>
        <w:t>(Nokia) presented the document.</w:t>
      </w:r>
    </w:p>
    <w:p w14:paraId="683F71DA" w14:textId="74F441B4" w:rsidR="00252863" w:rsidRDefault="00252863" w:rsidP="00E94BEB">
      <w:r>
        <w:t>Dr. David Mazzarese (Huawei) inquired if this is intended to be included in the Annex.</w:t>
      </w:r>
    </w:p>
    <w:p w14:paraId="0B8BD7C3" w14:textId="568E5EDA" w:rsidR="00252863" w:rsidRDefault="00252863" w:rsidP="00E94BEB">
      <w:r>
        <w:t>Mr. Jerediah Fevold (Nokia) commented that it is to be included in the Annex and that the point is to elaborate on CR procedures before, during, and after the meeting.</w:t>
      </w:r>
    </w:p>
    <w:p w14:paraId="0D6F01E4" w14:textId="273D8D75" w:rsidR="00252863" w:rsidRDefault="00252863">
      <w:r>
        <w:t>Mr. Erik Guttman (Samsung) commented that this is a good start but requires more work.</w:t>
      </w:r>
      <w:r w:rsidR="00C246E7">
        <w:t xml:space="preserve"> But it is a crucial activity.</w:t>
      </w:r>
    </w:p>
    <w:p w14:paraId="4CC5EBCC" w14:textId="11A27D78" w:rsidR="009B6DDB" w:rsidRDefault="00477892">
      <w:r>
        <w:rPr>
          <w:b/>
        </w:rPr>
        <w:t xml:space="preserve">Status: </w:t>
      </w:r>
      <w:r w:rsidR="00EC2542" w:rsidRPr="008A27E0">
        <w:rPr>
          <w:color w:val="808080" w:themeColor="background1" w:themeShade="80"/>
        </w:rPr>
        <w:t xml:space="preserve">revised </w:t>
      </w:r>
      <w:r w:rsidR="00EC2542" w:rsidRPr="008A27E0">
        <w:t>to 02</w:t>
      </w:r>
      <w:r w:rsidR="00EC2542">
        <w:t>35</w:t>
      </w:r>
    </w:p>
    <w:p w14:paraId="6EA8C764" w14:textId="2328531E" w:rsidR="00EC2542" w:rsidRDefault="00EC2542" w:rsidP="00EC2542">
      <w:pPr>
        <w:pStyle w:val="NormTop"/>
      </w:pPr>
      <w:r>
        <w:rPr>
          <w:color w:val="0000FF"/>
        </w:rPr>
        <w:t>6GSM-250235</w:t>
      </w:r>
      <w:r>
        <w:t xml:space="preserve"> (</w:t>
      </w:r>
      <w:proofErr w:type="spellStart"/>
      <w:r>
        <w:t>pCR</w:t>
      </w:r>
      <w:proofErr w:type="spellEnd"/>
      <w:r>
        <w:t xml:space="preserve"> 21.802 </w:t>
      </w:r>
      <w:proofErr w:type="spellStart"/>
      <w:r>
        <w:t>pCR</w:t>
      </w:r>
      <w:proofErr w:type="spellEnd"/>
      <w:r>
        <w:t xml:space="preserve"> on CR procedures (Source: Nokia))</w:t>
      </w:r>
      <w:r>
        <w:rPr>
          <w:b/>
        </w:rPr>
        <w:br/>
        <w:t xml:space="preserve">Document for: </w:t>
      </w:r>
      <w:r>
        <w:t>Endorsement</w:t>
      </w:r>
    </w:p>
    <w:p w14:paraId="23F73092" w14:textId="08685B90" w:rsidR="00C62044" w:rsidRPr="00D924DD" w:rsidRDefault="00C62044" w:rsidP="00C62044">
      <w:pPr>
        <w:rPr>
          <w:b/>
          <w:bCs/>
          <w:lang w:eastAsia="ja-JP"/>
        </w:rPr>
      </w:pPr>
      <w:r w:rsidRPr="005C4BE1">
        <w:rPr>
          <w:b/>
          <w:bCs/>
          <w:lang w:eastAsia="ja-JP"/>
        </w:rPr>
        <w:t>Revision of 6GSM-25</w:t>
      </w:r>
      <w:r>
        <w:rPr>
          <w:b/>
          <w:bCs/>
          <w:lang w:eastAsia="ja-JP"/>
        </w:rPr>
        <w:t>021</w:t>
      </w:r>
      <w:r>
        <w:rPr>
          <w:b/>
          <w:bCs/>
          <w:lang w:eastAsia="ja-JP"/>
        </w:rPr>
        <w:t>2</w:t>
      </w:r>
    </w:p>
    <w:p w14:paraId="120DCAB9" w14:textId="2F993D33" w:rsidR="002B2BD9" w:rsidRDefault="002B2BD9" w:rsidP="002B2BD9">
      <w:r>
        <w:t xml:space="preserve">Mr. </w:t>
      </w:r>
      <w:r w:rsidRPr="00272120">
        <w:t xml:space="preserve">Jerediah Fevold </w:t>
      </w:r>
      <w:r>
        <w:t xml:space="preserve">(Nokia) </w:t>
      </w:r>
      <w:r w:rsidR="0011645E">
        <w:t>started discussion with 0212 as discussed during the conference call</w:t>
      </w:r>
      <w:r>
        <w:t xml:space="preserve">. After a round of revision, the </w:t>
      </w:r>
      <w:proofErr w:type="spellStart"/>
      <w:r>
        <w:t>TDoc</w:t>
      </w:r>
      <w:proofErr w:type="spellEnd"/>
      <w:r>
        <w:t xml:space="preserve"> was made available in the inbox for the final round of review. </w:t>
      </w:r>
      <w:r w:rsidR="00CF6C05">
        <w:t xml:space="preserve">Although </w:t>
      </w:r>
      <w:r>
        <w:t xml:space="preserve">no comments were received, </w:t>
      </w:r>
      <w:r w:rsidR="00CF6C05">
        <w:t xml:space="preserve">administrative revision was made (with technical contents being identical) and the revision was </w:t>
      </w:r>
      <w:r w:rsidRPr="001B2B7E">
        <w:rPr>
          <w:color w:val="FF0000"/>
        </w:rPr>
        <w:t>endorsed</w:t>
      </w:r>
      <w:r>
        <w:t>.</w:t>
      </w:r>
    </w:p>
    <w:p w14:paraId="3626D0A2" w14:textId="4B5A0C2A" w:rsidR="002B2BD9" w:rsidRPr="005C4BE1" w:rsidRDefault="002B2BD9" w:rsidP="002B2BD9">
      <w:pPr>
        <w:pStyle w:val="NO"/>
        <w:rPr>
          <w:lang w:eastAsia="ja-JP"/>
        </w:rPr>
      </w:pPr>
      <w:r>
        <w:t>NOTE:</w:t>
      </w:r>
      <w:r>
        <w:tab/>
        <w:t xml:space="preserve">For detailed email discussion, please see email list archive for </w:t>
      </w:r>
      <w:hyperlink r:id="rId31" w:history="1">
        <w:r w:rsidRPr="00BC05B5">
          <w:rPr>
            <w:rStyle w:val="Hyperlink"/>
          </w:rPr>
          <w:t xml:space="preserve">week </w:t>
        </w:r>
        <w:r>
          <w:rPr>
            <w:rStyle w:val="Hyperlink"/>
          </w:rPr>
          <w:t>3</w:t>
        </w:r>
        <w:r w:rsidRPr="00BC05B5">
          <w:rPr>
            <w:rStyle w:val="Hyperlink"/>
          </w:rPr>
          <w:t xml:space="preserve"> of </w:t>
        </w:r>
        <w:r>
          <w:rPr>
            <w:rStyle w:val="Hyperlink"/>
          </w:rPr>
          <w:t>October</w:t>
        </w:r>
        <w:r w:rsidRPr="00BC05B5">
          <w:rPr>
            <w:rStyle w:val="Hyperlink"/>
          </w:rPr>
          <w:t xml:space="preserve"> 2025</w:t>
        </w:r>
      </w:hyperlink>
      <w:r>
        <w:t xml:space="preserve"> and </w:t>
      </w:r>
      <w:hyperlink r:id="rId32" w:history="1">
        <w:r w:rsidRPr="00760259">
          <w:rPr>
            <w:rStyle w:val="Hyperlink"/>
          </w:rPr>
          <w:t xml:space="preserve">week </w:t>
        </w:r>
        <w:r>
          <w:rPr>
            <w:rStyle w:val="Hyperlink"/>
          </w:rPr>
          <w:t>4</w:t>
        </w:r>
        <w:r w:rsidRPr="00760259">
          <w:rPr>
            <w:rStyle w:val="Hyperlink"/>
          </w:rPr>
          <w:t xml:space="preserve"> of </w:t>
        </w:r>
        <w:r>
          <w:rPr>
            <w:rStyle w:val="Hyperlink"/>
          </w:rPr>
          <w:t xml:space="preserve">October </w:t>
        </w:r>
        <w:r w:rsidRPr="00760259">
          <w:rPr>
            <w:rStyle w:val="Hyperlink"/>
          </w:rPr>
          <w:t>2025</w:t>
        </w:r>
      </w:hyperlink>
      <w:r>
        <w:t xml:space="preserve">. Filter by the </w:t>
      </w:r>
      <w:proofErr w:type="spellStart"/>
      <w:r>
        <w:t>TDoc</w:t>
      </w:r>
      <w:proofErr w:type="spellEnd"/>
      <w:r>
        <w:t xml:space="preserve"> number (02</w:t>
      </w:r>
      <w:r w:rsidR="00CF6C05">
        <w:t>12</w:t>
      </w:r>
      <w:r>
        <w:t>) in the subject field.</w:t>
      </w:r>
    </w:p>
    <w:p w14:paraId="4DBA45F2" w14:textId="7AB35D25" w:rsidR="00EC2542" w:rsidRDefault="00EC2542" w:rsidP="00EC2542">
      <w:r>
        <w:rPr>
          <w:b/>
        </w:rPr>
        <w:t xml:space="preserve">Status: </w:t>
      </w:r>
      <w:r w:rsidR="00A67EC5" w:rsidRPr="008A27E0">
        <w:rPr>
          <w:color w:val="808080" w:themeColor="background1" w:themeShade="80"/>
        </w:rPr>
        <w:t xml:space="preserve">revised </w:t>
      </w:r>
      <w:r w:rsidR="00A67EC5" w:rsidRPr="008A27E0">
        <w:t>to 02</w:t>
      </w:r>
      <w:r w:rsidR="00A67EC5">
        <w:t>43</w:t>
      </w:r>
    </w:p>
    <w:p w14:paraId="26DFC6D2" w14:textId="6C6E6731" w:rsidR="00A67EC5" w:rsidRDefault="00A67EC5" w:rsidP="00A67EC5">
      <w:pPr>
        <w:pStyle w:val="NormTop"/>
      </w:pPr>
      <w:r>
        <w:rPr>
          <w:color w:val="0000FF"/>
        </w:rPr>
        <w:t>6GSM-2502</w:t>
      </w:r>
      <w:r>
        <w:rPr>
          <w:color w:val="0000FF"/>
        </w:rPr>
        <w:t>43</w:t>
      </w:r>
      <w:r>
        <w:t xml:space="preserve"> (</w:t>
      </w:r>
      <w:proofErr w:type="spellStart"/>
      <w:r>
        <w:t>pCR</w:t>
      </w:r>
      <w:proofErr w:type="spellEnd"/>
      <w:r>
        <w:t xml:space="preserve"> 21.802 </w:t>
      </w:r>
      <w:proofErr w:type="spellStart"/>
      <w:r>
        <w:t>pCR</w:t>
      </w:r>
      <w:proofErr w:type="spellEnd"/>
      <w:r>
        <w:t xml:space="preserve"> on CR procedures (Source: Nokia))</w:t>
      </w:r>
      <w:r>
        <w:rPr>
          <w:b/>
        </w:rPr>
        <w:br/>
        <w:t xml:space="preserve">Document for: </w:t>
      </w:r>
      <w:r>
        <w:t>Endorsement</w:t>
      </w:r>
    </w:p>
    <w:p w14:paraId="268D56B7" w14:textId="1F42983F" w:rsidR="00C62044" w:rsidRPr="00D924DD" w:rsidRDefault="00C62044" w:rsidP="00C62044">
      <w:pPr>
        <w:rPr>
          <w:b/>
          <w:bCs/>
          <w:lang w:eastAsia="ja-JP"/>
        </w:rPr>
      </w:pPr>
      <w:r w:rsidRPr="005C4BE1">
        <w:rPr>
          <w:b/>
          <w:bCs/>
          <w:lang w:eastAsia="ja-JP"/>
        </w:rPr>
        <w:t>Revision of 6GSM-25</w:t>
      </w:r>
      <w:r>
        <w:rPr>
          <w:b/>
          <w:bCs/>
          <w:lang w:eastAsia="ja-JP"/>
        </w:rPr>
        <w:t>02</w:t>
      </w:r>
      <w:r>
        <w:rPr>
          <w:b/>
          <w:bCs/>
          <w:lang w:eastAsia="ja-JP"/>
        </w:rPr>
        <w:t>35</w:t>
      </w:r>
    </w:p>
    <w:p w14:paraId="019FD607" w14:textId="0B2818A6" w:rsidR="00A67EC5" w:rsidRDefault="00A67EC5" w:rsidP="00A67EC5">
      <w:r>
        <w:rPr>
          <w:b/>
        </w:rPr>
        <w:t xml:space="preserve">Status: </w:t>
      </w:r>
      <w:r w:rsidR="00696B57" w:rsidRPr="00696B57">
        <w:rPr>
          <w:color w:val="FF0000"/>
        </w:rPr>
        <w:t>endorsed</w:t>
      </w:r>
    </w:p>
    <w:p w14:paraId="5FF3CCF8" w14:textId="77777777" w:rsidR="009B6DDB" w:rsidRDefault="00477892">
      <w:pPr>
        <w:pStyle w:val="NormTop"/>
      </w:pPr>
      <w:r>
        <w:rPr>
          <w:color w:val="0000FF"/>
        </w:rPr>
        <w:t>6GSM-250216</w:t>
      </w:r>
      <w:r>
        <w:t xml:space="preserve"> (</w:t>
      </w:r>
      <w:proofErr w:type="spellStart"/>
      <w:r>
        <w:t>pCR</w:t>
      </w:r>
      <w:proofErr w:type="spellEnd"/>
      <w:r>
        <w:t xml:space="preserve"> 21.802 </w:t>
      </w:r>
      <w:proofErr w:type="spellStart"/>
      <w:r>
        <w:t>pCR</w:t>
      </w:r>
      <w:proofErr w:type="spellEnd"/>
      <w:r>
        <w:t xml:space="preserve"> on Scope (Source: TR Rapporteur))</w:t>
      </w:r>
      <w:r>
        <w:rPr>
          <w:b/>
        </w:rPr>
        <w:br/>
        <w:t xml:space="preserve">Document for: </w:t>
      </w:r>
      <w:r>
        <w:t>Endorsement</w:t>
      </w:r>
    </w:p>
    <w:p w14:paraId="270B3A76" w14:textId="30DFA262" w:rsidR="009B6DDB" w:rsidRDefault="00833E50">
      <w:r>
        <w:t xml:space="preserve">Due to time constraints the document was not presented. Given that this is more administrative in nature, the document </w:t>
      </w:r>
      <w:r w:rsidR="00886EB3">
        <w:t xml:space="preserve">went </w:t>
      </w:r>
      <w:r>
        <w:t>through email discussion process for endorsement.</w:t>
      </w:r>
      <w:r w:rsidR="00886EB3">
        <w:t xml:space="preserve"> </w:t>
      </w:r>
      <w:r w:rsidR="00E21C12">
        <w:t>There was some email discussion but t</w:t>
      </w:r>
      <w:r w:rsidR="00886EB3">
        <w:t xml:space="preserve">he document as it is was finally </w:t>
      </w:r>
      <w:r w:rsidR="00886EB3" w:rsidRPr="00886EB3">
        <w:rPr>
          <w:color w:val="FF0000"/>
        </w:rPr>
        <w:t>endorsed</w:t>
      </w:r>
      <w:r w:rsidR="00886EB3">
        <w:t>.</w:t>
      </w:r>
    </w:p>
    <w:p w14:paraId="3EBDFA16" w14:textId="22CCE518" w:rsidR="00886EB3" w:rsidRPr="005C4BE1" w:rsidRDefault="00886EB3" w:rsidP="00886EB3">
      <w:pPr>
        <w:pStyle w:val="NO"/>
        <w:rPr>
          <w:lang w:eastAsia="ja-JP"/>
        </w:rPr>
      </w:pPr>
      <w:r>
        <w:t>NOTE:</w:t>
      </w:r>
      <w:r>
        <w:tab/>
        <w:t xml:space="preserve">For detailed email discussion, please see email list archive for </w:t>
      </w:r>
      <w:hyperlink r:id="rId33" w:history="1">
        <w:r w:rsidRPr="00BC05B5">
          <w:rPr>
            <w:rStyle w:val="Hyperlink"/>
          </w:rPr>
          <w:t xml:space="preserve">week </w:t>
        </w:r>
        <w:r>
          <w:rPr>
            <w:rStyle w:val="Hyperlink"/>
          </w:rPr>
          <w:t>3</w:t>
        </w:r>
        <w:r w:rsidRPr="00BC05B5">
          <w:rPr>
            <w:rStyle w:val="Hyperlink"/>
          </w:rPr>
          <w:t xml:space="preserve"> of </w:t>
        </w:r>
        <w:r>
          <w:rPr>
            <w:rStyle w:val="Hyperlink"/>
          </w:rPr>
          <w:t>October</w:t>
        </w:r>
        <w:r w:rsidRPr="00BC05B5">
          <w:rPr>
            <w:rStyle w:val="Hyperlink"/>
          </w:rPr>
          <w:t xml:space="preserve"> 2025</w:t>
        </w:r>
      </w:hyperlink>
      <w:r>
        <w:t xml:space="preserve"> and </w:t>
      </w:r>
      <w:hyperlink r:id="rId34" w:history="1">
        <w:r w:rsidRPr="00760259">
          <w:rPr>
            <w:rStyle w:val="Hyperlink"/>
          </w:rPr>
          <w:t xml:space="preserve">week </w:t>
        </w:r>
        <w:r>
          <w:rPr>
            <w:rStyle w:val="Hyperlink"/>
          </w:rPr>
          <w:t>4</w:t>
        </w:r>
        <w:r w:rsidRPr="00760259">
          <w:rPr>
            <w:rStyle w:val="Hyperlink"/>
          </w:rPr>
          <w:t xml:space="preserve"> of </w:t>
        </w:r>
        <w:r>
          <w:rPr>
            <w:rStyle w:val="Hyperlink"/>
          </w:rPr>
          <w:t xml:space="preserve">October </w:t>
        </w:r>
        <w:r w:rsidRPr="00760259">
          <w:rPr>
            <w:rStyle w:val="Hyperlink"/>
          </w:rPr>
          <w:t>2025</w:t>
        </w:r>
      </w:hyperlink>
      <w:r>
        <w:t xml:space="preserve">. Filter by the </w:t>
      </w:r>
      <w:proofErr w:type="spellStart"/>
      <w:r>
        <w:t>TDoc</w:t>
      </w:r>
      <w:proofErr w:type="spellEnd"/>
      <w:r>
        <w:t xml:space="preserve"> number (021</w:t>
      </w:r>
      <w:r>
        <w:t>6</w:t>
      </w:r>
      <w:r>
        <w:t>) in the subject field.</w:t>
      </w:r>
    </w:p>
    <w:p w14:paraId="74CE77B6" w14:textId="04E21B57" w:rsidR="009B6DDB" w:rsidRDefault="00477892">
      <w:r>
        <w:rPr>
          <w:b/>
        </w:rPr>
        <w:t xml:space="preserve">Status: </w:t>
      </w:r>
      <w:r w:rsidR="00696B57" w:rsidRPr="00696B57">
        <w:rPr>
          <w:color w:val="FF0000"/>
        </w:rPr>
        <w:t>endorsed</w:t>
      </w:r>
    </w:p>
    <w:p w14:paraId="2FD37FD2" w14:textId="77777777" w:rsidR="009B6DDB" w:rsidRDefault="00477892">
      <w:pPr>
        <w:pStyle w:val="NormTop"/>
      </w:pPr>
      <w:r>
        <w:rPr>
          <w:color w:val="0000FF"/>
        </w:rPr>
        <w:t>6GSM-250217</w:t>
      </w:r>
      <w:r>
        <w:t xml:space="preserve"> (pCR 21.802 pCR on Definition of Feasibility (Source: TR Rapporteur))</w:t>
      </w:r>
      <w:r>
        <w:rPr>
          <w:b/>
        </w:rPr>
        <w:br/>
        <w:t xml:space="preserve">Document for: </w:t>
      </w:r>
      <w:r>
        <w:t>Endorsement</w:t>
      </w:r>
    </w:p>
    <w:p w14:paraId="1915280B" w14:textId="4734D99D" w:rsidR="00833E50" w:rsidRDefault="00833E50" w:rsidP="00833E50">
      <w:r>
        <w:t xml:space="preserve">Due to time constraints the document was not presented. Given that this is more administrative in nature, the document </w:t>
      </w:r>
      <w:r w:rsidR="007E41DE">
        <w:t>went</w:t>
      </w:r>
      <w:r>
        <w:t xml:space="preserve"> through email discussion process for endorsement.</w:t>
      </w:r>
      <w:r w:rsidR="00E54564">
        <w:t xml:space="preserve"> After email discussion, this document was </w:t>
      </w:r>
      <w:r w:rsidR="00E54564" w:rsidRPr="00E54564">
        <w:rPr>
          <w:color w:val="FF0000"/>
        </w:rPr>
        <w:t>not pursued</w:t>
      </w:r>
      <w:r w:rsidR="00E54564">
        <w:t>.</w:t>
      </w:r>
    </w:p>
    <w:p w14:paraId="339719F9" w14:textId="21DA4942" w:rsidR="00E54564" w:rsidRPr="005C4BE1" w:rsidRDefault="00E54564" w:rsidP="00E54564">
      <w:pPr>
        <w:pStyle w:val="NO"/>
        <w:rPr>
          <w:lang w:eastAsia="ja-JP"/>
        </w:rPr>
      </w:pPr>
      <w:r>
        <w:t>NOTE:</w:t>
      </w:r>
      <w:r>
        <w:tab/>
        <w:t xml:space="preserve">For detailed email discussion, please see email list archive for </w:t>
      </w:r>
      <w:hyperlink r:id="rId35" w:history="1">
        <w:r w:rsidRPr="00BC05B5">
          <w:rPr>
            <w:rStyle w:val="Hyperlink"/>
          </w:rPr>
          <w:t xml:space="preserve">week </w:t>
        </w:r>
        <w:r>
          <w:rPr>
            <w:rStyle w:val="Hyperlink"/>
          </w:rPr>
          <w:t>3</w:t>
        </w:r>
        <w:r w:rsidRPr="00BC05B5">
          <w:rPr>
            <w:rStyle w:val="Hyperlink"/>
          </w:rPr>
          <w:t xml:space="preserve"> of </w:t>
        </w:r>
        <w:r>
          <w:rPr>
            <w:rStyle w:val="Hyperlink"/>
          </w:rPr>
          <w:t>October</w:t>
        </w:r>
        <w:r w:rsidRPr="00BC05B5">
          <w:rPr>
            <w:rStyle w:val="Hyperlink"/>
          </w:rPr>
          <w:t xml:space="preserve"> 2025</w:t>
        </w:r>
      </w:hyperlink>
      <w:r>
        <w:t xml:space="preserve"> and </w:t>
      </w:r>
      <w:hyperlink r:id="rId36" w:history="1">
        <w:r w:rsidRPr="00760259">
          <w:rPr>
            <w:rStyle w:val="Hyperlink"/>
          </w:rPr>
          <w:t xml:space="preserve">week </w:t>
        </w:r>
        <w:r>
          <w:rPr>
            <w:rStyle w:val="Hyperlink"/>
          </w:rPr>
          <w:t>4</w:t>
        </w:r>
        <w:r w:rsidRPr="00760259">
          <w:rPr>
            <w:rStyle w:val="Hyperlink"/>
          </w:rPr>
          <w:t xml:space="preserve"> of </w:t>
        </w:r>
        <w:r>
          <w:rPr>
            <w:rStyle w:val="Hyperlink"/>
          </w:rPr>
          <w:t xml:space="preserve">October </w:t>
        </w:r>
        <w:r w:rsidRPr="00760259">
          <w:rPr>
            <w:rStyle w:val="Hyperlink"/>
          </w:rPr>
          <w:t>2025</w:t>
        </w:r>
      </w:hyperlink>
      <w:r>
        <w:t xml:space="preserve">. Filter by the </w:t>
      </w:r>
      <w:proofErr w:type="spellStart"/>
      <w:r>
        <w:t>TDoc</w:t>
      </w:r>
      <w:proofErr w:type="spellEnd"/>
      <w:r>
        <w:t xml:space="preserve"> number (021</w:t>
      </w:r>
      <w:r>
        <w:t>7</w:t>
      </w:r>
      <w:r>
        <w:t>) in the subject field.</w:t>
      </w:r>
    </w:p>
    <w:p w14:paraId="020F3A51" w14:textId="3A4ADEC2" w:rsidR="009B6DDB" w:rsidRDefault="00477892">
      <w:r>
        <w:rPr>
          <w:b/>
        </w:rPr>
        <w:t xml:space="preserve">Status: </w:t>
      </w:r>
      <w:r w:rsidR="00696B57" w:rsidRPr="00696B57">
        <w:rPr>
          <w:color w:val="FF0000"/>
        </w:rPr>
        <w:t>not pursued</w:t>
      </w:r>
    </w:p>
    <w:p w14:paraId="1D3CF80A" w14:textId="77777777" w:rsidR="009B6DDB" w:rsidRDefault="00477892">
      <w:pPr>
        <w:pStyle w:val="NormTop"/>
      </w:pPr>
      <w:r>
        <w:rPr>
          <w:color w:val="0000FF"/>
        </w:rPr>
        <w:lastRenderedPageBreak/>
        <w:t>6GSM-250218</w:t>
      </w:r>
      <w:r>
        <w:t xml:space="preserve"> (pCR 21.802 pCR on Editorial Considerations (Source: TR Rapporteur))</w:t>
      </w:r>
      <w:r>
        <w:rPr>
          <w:b/>
        </w:rPr>
        <w:br/>
        <w:t xml:space="preserve">Document for: </w:t>
      </w:r>
      <w:r>
        <w:t>Endorsement</w:t>
      </w:r>
    </w:p>
    <w:p w14:paraId="04B8E3AB" w14:textId="3EC43B4D" w:rsidR="00833E50" w:rsidRDefault="00833E50" w:rsidP="00833E50">
      <w:r>
        <w:t xml:space="preserve">Due to time constraints the document was not presented. Given that this is more administrative in nature, the document </w:t>
      </w:r>
      <w:r w:rsidR="005F37DD">
        <w:t>went</w:t>
      </w:r>
      <w:r>
        <w:t xml:space="preserve"> through email discussion process for endorsement.</w:t>
      </w:r>
      <w:r w:rsidR="005F37DD">
        <w:t xml:space="preserve"> No comments were received for this document and hence this document was </w:t>
      </w:r>
      <w:r w:rsidR="005F37DD" w:rsidRPr="005F37DD">
        <w:rPr>
          <w:color w:val="FF0000"/>
        </w:rPr>
        <w:t>endorsed</w:t>
      </w:r>
      <w:r w:rsidR="005F37DD">
        <w:t>.</w:t>
      </w:r>
    </w:p>
    <w:p w14:paraId="0D829A2A" w14:textId="30469846" w:rsidR="009B6DDB" w:rsidRDefault="00477892">
      <w:r>
        <w:rPr>
          <w:b/>
        </w:rPr>
        <w:t xml:space="preserve">Status: </w:t>
      </w:r>
      <w:r w:rsidR="00696B57" w:rsidRPr="00696B57">
        <w:rPr>
          <w:color w:val="FF0000"/>
        </w:rPr>
        <w:t>endorsed</w:t>
      </w:r>
    </w:p>
    <w:p w14:paraId="6661015E" w14:textId="4ED5573B" w:rsidR="009B6DDB" w:rsidRDefault="00477892">
      <w:pPr>
        <w:pStyle w:val="Heading1"/>
      </w:pPr>
      <w:r>
        <w:t>8</w:t>
      </w:r>
      <w:r>
        <w:tab/>
        <w:t>Closing of the meeting</w:t>
      </w:r>
    </w:p>
    <w:p w14:paraId="7C9E6CB5" w14:textId="0AAA894A" w:rsidR="009E6DB8" w:rsidRPr="009E6DB8" w:rsidRDefault="00B1040A" w:rsidP="009E6DB8">
      <w:r w:rsidRPr="009461FA">
        <w:t xml:space="preserve">Mr. </w:t>
      </w:r>
      <w:r>
        <w:t xml:space="preserve">Matthew Baker </w:t>
      </w:r>
      <w:r w:rsidRPr="009461FA">
        <w:t>(</w:t>
      </w:r>
      <w:r>
        <w:t>Nokia</w:t>
      </w:r>
      <w:r w:rsidRPr="009461FA">
        <w:t>)</w:t>
      </w:r>
      <w:r>
        <w:t xml:space="preserve"> thanked the co-rapporteurs for their coordination and the participants for their time. The meeting was then closed at 15:</w:t>
      </w:r>
      <w:r w:rsidR="00953A6E">
        <w:t>1</w:t>
      </w:r>
      <w:r w:rsidR="004D13FE">
        <w:t>5</w:t>
      </w:r>
      <w:r>
        <w:t xml:space="preserve"> UTC.</w:t>
      </w:r>
    </w:p>
    <w:p w14:paraId="327E5142" w14:textId="77777777" w:rsidR="009B6DDB" w:rsidRDefault="00477892">
      <w:pPr>
        <w:pStyle w:val="Heading1"/>
      </w:pPr>
      <w:r>
        <w:t>9</w:t>
      </w:r>
      <w:r>
        <w:tab/>
        <w:t>Post-meeting processing</w:t>
      </w:r>
    </w:p>
    <w:p w14:paraId="33003036" w14:textId="77777777" w:rsidR="009B6DDB" w:rsidRDefault="00477892">
      <w:pPr>
        <w:pStyle w:val="NormTop"/>
      </w:pPr>
      <w:r>
        <w:rPr>
          <w:color w:val="0000FF"/>
        </w:rPr>
        <w:t>6GSM-250201</w:t>
      </w:r>
      <w:r>
        <w:t xml:space="preserve"> (draft TR 3GPP TR 21.802 v0.1.2 (Source: TR Rapporteur))</w:t>
      </w:r>
      <w:r>
        <w:rPr>
          <w:b/>
        </w:rPr>
        <w:br/>
        <w:t xml:space="preserve">Document for: </w:t>
      </w:r>
      <w:r>
        <w:t>Endorsement</w:t>
      </w:r>
    </w:p>
    <w:p w14:paraId="29465C4A" w14:textId="7643C53A" w:rsidR="009B6DDB" w:rsidRDefault="0023400D">
      <w:r>
        <w:t xml:space="preserve">This document implements all endorsed </w:t>
      </w:r>
      <w:proofErr w:type="spellStart"/>
      <w:r>
        <w:t>pCRs</w:t>
      </w:r>
      <w:proofErr w:type="spellEnd"/>
      <w:r>
        <w:t xml:space="preserve"> from this conference call and was circulated to the reflector </w:t>
      </w:r>
    </w:p>
    <w:p w14:paraId="21F56DFE" w14:textId="24F8586D" w:rsidR="0003348F" w:rsidRPr="00AC2562" w:rsidRDefault="00477892" w:rsidP="0003348F">
      <w:pPr>
        <w:rPr>
          <w:color w:val="0000FF"/>
        </w:rPr>
      </w:pPr>
      <w:r>
        <w:rPr>
          <w:b/>
        </w:rPr>
        <w:t xml:space="preserve">Status: </w:t>
      </w:r>
      <w:r w:rsidR="0023400D" w:rsidRPr="0023400D">
        <w:rPr>
          <w:color w:val="FF0000"/>
        </w:rPr>
        <w:t>endorsed</w:t>
      </w:r>
    </w:p>
    <w:p w14:paraId="7C1A13E1" w14:textId="77777777" w:rsidR="0003348F" w:rsidRDefault="0003348F">
      <w:pPr>
        <w:spacing w:after="0"/>
        <w:rPr>
          <w:rFonts w:cs="Times New Roman"/>
          <w:sz w:val="36"/>
        </w:rPr>
      </w:pPr>
      <w:r>
        <w:br w:type="page"/>
      </w:r>
    </w:p>
    <w:p w14:paraId="58BC2EBC" w14:textId="456984D7" w:rsidR="0003348F" w:rsidRDefault="0003348F" w:rsidP="0003348F">
      <w:pPr>
        <w:pStyle w:val="Heading1"/>
      </w:pPr>
      <w:r>
        <w:lastRenderedPageBreak/>
        <w:t>Annex A</w:t>
      </w:r>
      <w:r>
        <w:tab/>
        <w:t>Adopted agenda</w:t>
      </w:r>
    </w:p>
    <w:tbl>
      <w:tblPr>
        <w:tblStyle w:val="TableGrid"/>
        <w:tblW w:w="0" w:type="auto"/>
        <w:jc w:val="center"/>
        <w:tblLook w:val="04A0" w:firstRow="1" w:lastRow="0" w:firstColumn="1" w:lastColumn="0" w:noHBand="0" w:noVBand="1"/>
      </w:tblPr>
      <w:tblGrid>
        <w:gridCol w:w="1555"/>
        <w:gridCol w:w="4961"/>
      </w:tblGrid>
      <w:tr w:rsidR="0003348F" w14:paraId="4B4E49DC" w14:textId="77777777" w:rsidTr="00D52371">
        <w:trPr>
          <w:jc w:val="center"/>
        </w:trPr>
        <w:tc>
          <w:tcPr>
            <w:tcW w:w="1555" w:type="dxa"/>
          </w:tcPr>
          <w:p w14:paraId="4659C820" w14:textId="77777777" w:rsidR="0003348F" w:rsidRDefault="0003348F" w:rsidP="00141676">
            <w:pPr>
              <w:pStyle w:val="TAH"/>
            </w:pPr>
            <w:r>
              <w:t>Code</w:t>
            </w:r>
          </w:p>
        </w:tc>
        <w:tc>
          <w:tcPr>
            <w:tcW w:w="4961" w:type="dxa"/>
          </w:tcPr>
          <w:p w14:paraId="7D5F47B1" w14:textId="77777777" w:rsidR="0003348F" w:rsidRDefault="0003348F" w:rsidP="00141676">
            <w:pPr>
              <w:pStyle w:val="TAH"/>
            </w:pPr>
            <w:r>
              <w:t>Description</w:t>
            </w:r>
          </w:p>
        </w:tc>
      </w:tr>
      <w:tr w:rsidR="00D52371" w:rsidRPr="00D52371" w14:paraId="41B3437C" w14:textId="77777777" w:rsidTr="00D52371">
        <w:tblPrEx>
          <w:jc w:val="left"/>
        </w:tblPrEx>
        <w:trPr>
          <w:trHeight w:val="113"/>
        </w:trPr>
        <w:tc>
          <w:tcPr>
            <w:tcW w:w="1555" w:type="dxa"/>
            <w:noWrap/>
            <w:hideMark/>
          </w:tcPr>
          <w:p w14:paraId="713B7167" w14:textId="77777777" w:rsidR="00D52371" w:rsidRPr="00D52371" w:rsidRDefault="00D52371" w:rsidP="00D52371">
            <w:pPr>
              <w:pStyle w:val="TAC"/>
              <w:rPr>
                <w:lang w:eastAsia="en-GB"/>
              </w:rPr>
            </w:pPr>
            <w:r w:rsidRPr="00D52371">
              <w:rPr>
                <w:lang w:eastAsia="en-GB"/>
              </w:rPr>
              <w:t>1</w:t>
            </w:r>
          </w:p>
        </w:tc>
        <w:tc>
          <w:tcPr>
            <w:tcW w:w="4961" w:type="dxa"/>
            <w:noWrap/>
            <w:hideMark/>
          </w:tcPr>
          <w:p w14:paraId="107A5FA0" w14:textId="77777777" w:rsidR="00D52371" w:rsidRPr="00D52371" w:rsidRDefault="00D52371" w:rsidP="00D52371">
            <w:pPr>
              <w:pStyle w:val="TAL"/>
              <w:rPr>
                <w:lang w:eastAsia="en-GB"/>
              </w:rPr>
            </w:pPr>
            <w:r w:rsidRPr="00D52371">
              <w:rPr>
                <w:lang w:eastAsia="en-GB"/>
              </w:rPr>
              <w:t>Opening of the meeting</w:t>
            </w:r>
          </w:p>
        </w:tc>
      </w:tr>
      <w:tr w:rsidR="00D52371" w:rsidRPr="00D52371" w14:paraId="22B271B5" w14:textId="77777777" w:rsidTr="00D52371">
        <w:tblPrEx>
          <w:jc w:val="left"/>
        </w:tblPrEx>
        <w:trPr>
          <w:trHeight w:val="113"/>
        </w:trPr>
        <w:tc>
          <w:tcPr>
            <w:tcW w:w="1555" w:type="dxa"/>
            <w:noWrap/>
            <w:hideMark/>
          </w:tcPr>
          <w:p w14:paraId="1530B508" w14:textId="77777777" w:rsidR="00D52371" w:rsidRPr="00D52371" w:rsidRDefault="00D52371" w:rsidP="00D52371">
            <w:pPr>
              <w:pStyle w:val="TAC"/>
              <w:rPr>
                <w:lang w:eastAsia="en-GB"/>
              </w:rPr>
            </w:pPr>
            <w:r w:rsidRPr="00D52371">
              <w:rPr>
                <w:lang w:eastAsia="en-GB"/>
              </w:rPr>
              <w:t>1.1</w:t>
            </w:r>
          </w:p>
        </w:tc>
        <w:tc>
          <w:tcPr>
            <w:tcW w:w="4961" w:type="dxa"/>
            <w:noWrap/>
            <w:hideMark/>
          </w:tcPr>
          <w:p w14:paraId="089DA43D" w14:textId="77777777" w:rsidR="00D52371" w:rsidRPr="00D52371" w:rsidRDefault="00D52371" w:rsidP="00D52371">
            <w:pPr>
              <w:pStyle w:val="TAL"/>
              <w:rPr>
                <w:lang w:eastAsia="en-GB"/>
              </w:rPr>
            </w:pPr>
            <w:r w:rsidRPr="00D52371">
              <w:rPr>
                <w:lang w:eastAsia="en-GB"/>
              </w:rPr>
              <w:t>Reminder on IPR declaration</w:t>
            </w:r>
          </w:p>
        </w:tc>
      </w:tr>
      <w:tr w:rsidR="00D52371" w:rsidRPr="00D52371" w14:paraId="4E3F0E35" w14:textId="77777777" w:rsidTr="00D52371">
        <w:tblPrEx>
          <w:jc w:val="left"/>
        </w:tblPrEx>
        <w:trPr>
          <w:trHeight w:val="113"/>
        </w:trPr>
        <w:tc>
          <w:tcPr>
            <w:tcW w:w="1555" w:type="dxa"/>
            <w:noWrap/>
            <w:hideMark/>
          </w:tcPr>
          <w:p w14:paraId="32C0F36A" w14:textId="77777777" w:rsidR="00D52371" w:rsidRPr="00D52371" w:rsidRDefault="00D52371" w:rsidP="00D52371">
            <w:pPr>
              <w:pStyle w:val="TAC"/>
              <w:rPr>
                <w:lang w:eastAsia="en-GB"/>
              </w:rPr>
            </w:pPr>
            <w:r w:rsidRPr="00D52371">
              <w:rPr>
                <w:lang w:eastAsia="en-GB"/>
              </w:rPr>
              <w:t>1.2</w:t>
            </w:r>
          </w:p>
        </w:tc>
        <w:tc>
          <w:tcPr>
            <w:tcW w:w="4961" w:type="dxa"/>
            <w:noWrap/>
            <w:hideMark/>
          </w:tcPr>
          <w:p w14:paraId="2F46E800" w14:textId="77777777" w:rsidR="00D52371" w:rsidRPr="00D52371" w:rsidRDefault="00D52371" w:rsidP="00D52371">
            <w:pPr>
              <w:pStyle w:val="TAL"/>
              <w:rPr>
                <w:lang w:eastAsia="en-GB"/>
              </w:rPr>
            </w:pPr>
            <w:r w:rsidRPr="00D52371">
              <w:rPr>
                <w:lang w:eastAsia="en-GB"/>
              </w:rPr>
              <w:t>Reminder on Antitrust Compliance</w:t>
            </w:r>
          </w:p>
        </w:tc>
      </w:tr>
      <w:tr w:rsidR="00D52371" w:rsidRPr="00D52371" w14:paraId="47F3C7AD" w14:textId="77777777" w:rsidTr="00D52371">
        <w:tblPrEx>
          <w:jc w:val="left"/>
        </w:tblPrEx>
        <w:trPr>
          <w:trHeight w:val="113"/>
        </w:trPr>
        <w:tc>
          <w:tcPr>
            <w:tcW w:w="1555" w:type="dxa"/>
            <w:noWrap/>
            <w:hideMark/>
          </w:tcPr>
          <w:p w14:paraId="6410E8A9" w14:textId="77777777" w:rsidR="00D52371" w:rsidRPr="00D52371" w:rsidRDefault="00D52371" w:rsidP="00D52371">
            <w:pPr>
              <w:pStyle w:val="TAC"/>
              <w:rPr>
                <w:lang w:eastAsia="en-GB"/>
              </w:rPr>
            </w:pPr>
            <w:r w:rsidRPr="00D52371">
              <w:rPr>
                <w:lang w:eastAsia="en-GB"/>
              </w:rPr>
              <w:t>1.3</w:t>
            </w:r>
          </w:p>
        </w:tc>
        <w:tc>
          <w:tcPr>
            <w:tcW w:w="4961" w:type="dxa"/>
            <w:noWrap/>
            <w:hideMark/>
          </w:tcPr>
          <w:p w14:paraId="77BA7A53" w14:textId="77777777" w:rsidR="00D52371" w:rsidRPr="00D52371" w:rsidRDefault="00D52371" w:rsidP="00D52371">
            <w:pPr>
              <w:pStyle w:val="TAL"/>
              <w:rPr>
                <w:lang w:eastAsia="en-GB"/>
              </w:rPr>
            </w:pPr>
            <w:r w:rsidRPr="00D52371">
              <w:rPr>
                <w:lang w:eastAsia="en-GB"/>
              </w:rPr>
              <w:t>Reminder on Consensus Principles</w:t>
            </w:r>
          </w:p>
        </w:tc>
      </w:tr>
      <w:tr w:rsidR="00D52371" w:rsidRPr="00D52371" w14:paraId="697F31B4" w14:textId="77777777" w:rsidTr="00D52371">
        <w:tblPrEx>
          <w:jc w:val="left"/>
        </w:tblPrEx>
        <w:trPr>
          <w:trHeight w:val="113"/>
        </w:trPr>
        <w:tc>
          <w:tcPr>
            <w:tcW w:w="1555" w:type="dxa"/>
            <w:noWrap/>
            <w:hideMark/>
          </w:tcPr>
          <w:p w14:paraId="6E4005B2" w14:textId="77777777" w:rsidR="00D52371" w:rsidRPr="00D52371" w:rsidRDefault="00D52371" w:rsidP="00D52371">
            <w:pPr>
              <w:pStyle w:val="TAC"/>
              <w:rPr>
                <w:lang w:eastAsia="en-GB"/>
              </w:rPr>
            </w:pPr>
            <w:r w:rsidRPr="00D52371">
              <w:rPr>
                <w:lang w:eastAsia="en-GB"/>
              </w:rPr>
              <w:t>2</w:t>
            </w:r>
          </w:p>
        </w:tc>
        <w:tc>
          <w:tcPr>
            <w:tcW w:w="4961" w:type="dxa"/>
            <w:noWrap/>
            <w:hideMark/>
          </w:tcPr>
          <w:p w14:paraId="2927734E" w14:textId="77777777" w:rsidR="00D52371" w:rsidRPr="00D52371" w:rsidRDefault="00D52371" w:rsidP="00D52371">
            <w:pPr>
              <w:pStyle w:val="TAL"/>
              <w:rPr>
                <w:lang w:eastAsia="en-GB"/>
              </w:rPr>
            </w:pPr>
            <w:r w:rsidRPr="00D52371">
              <w:rPr>
                <w:lang w:eastAsia="en-GB"/>
              </w:rPr>
              <w:t>Agenda</w:t>
            </w:r>
          </w:p>
        </w:tc>
      </w:tr>
      <w:tr w:rsidR="00D52371" w:rsidRPr="00D52371" w14:paraId="77F86450" w14:textId="77777777" w:rsidTr="00D52371">
        <w:tblPrEx>
          <w:jc w:val="left"/>
        </w:tblPrEx>
        <w:trPr>
          <w:trHeight w:val="113"/>
        </w:trPr>
        <w:tc>
          <w:tcPr>
            <w:tcW w:w="1555" w:type="dxa"/>
            <w:noWrap/>
            <w:hideMark/>
          </w:tcPr>
          <w:p w14:paraId="4FA2B356" w14:textId="77777777" w:rsidR="00D52371" w:rsidRPr="00D52371" w:rsidRDefault="00D52371" w:rsidP="00D52371">
            <w:pPr>
              <w:pStyle w:val="TAC"/>
              <w:rPr>
                <w:lang w:eastAsia="en-GB"/>
              </w:rPr>
            </w:pPr>
            <w:r w:rsidRPr="00D52371">
              <w:rPr>
                <w:lang w:eastAsia="en-GB"/>
              </w:rPr>
              <w:t>3</w:t>
            </w:r>
          </w:p>
        </w:tc>
        <w:tc>
          <w:tcPr>
            <w:tcW w:w="4961" w:type="dxa"/>
            <w:noWrap/>
            <w:hideMark/>
          </w:tcPr>
          <w:p w14:paraId="2FC6C821" w14:textId="77777777" w:rsidR="00D52371" w:rsidRPr="00D52371" w:rsidRDefault="00D52371" w:rsidP="00D52371">
            <w:pPr>
              <w:pStyle w:val="TAL"/>
              <w:rPr>
                <w:lang w:eastAsia="en-GB"/>
              </w:rPr>
            </w:pPr>
            <w:r w:rsidRPr="00D52371">
              <w:rPr>
                <w:lang w:eastAsia="en-GB"/>
              </w:rPr>
              <w:t>Reports from previous meetings</w:t>
            </w:r>
          </w:p>
        </w:tc>
      </w:tr>
      <w:tr w:rsidR="00D52371" w:rsidRPr="00D52371" w14:paraId="058F24A5" w14:textId="77777777" w:rsidTr="00D52371">
        <w:tblPrEx>
          <w:jc w:val="left"/>
        </w:tblPrEx>
        <w:trPr>
          <w:trHeight w:val="113"/>
        </w:trPr>
        <w:tc>
          <w:tcPr>
            <w:tcW w:w="1555" w:type="dxa"/>
            <w:noWrap/>
            <w:hideMark/>
          </w:tcPr>
          <w:p w14:paraId="0F2D5876" w14:textId="77777777" w:rsidR="00D52371" w:rsidRPr="00D52371" w:rsidRDefault="00D52371" w:rsidP="00D52371">
            <w:pPr>
              <w:pStyle w:val="TAC"/>
              <w:rPr>
                <w:lang w:eastAsia="en-GB"/>
              </w:rPr>
            </w:pPr>
            <w:r w:rsidRPr="00D52371">
              <w:rPr>
                <w:lang w:eastAsia="en-GB"/>
              </w:rPr>
              <w:t>4</w:t>
            </w:r>
          </w:p>
        </w:tc>
        <w:tc>
          <w:tcPr>
            <w:tcW w:w="4961" w:type="dxa"/>
            <w:noWrap/>
            <w:hideMark/>
          </w:tcPr>
          <w:p w14:paraId="59A76309" w14:textId="77777777" w:rsidR="00D52371" w:rsidRPr="00D52371" w:rsidRDefault="00D52371" w:rsidP="00D52371">
            <w:pPr>
              <w:pStyle w:val="TAL"/>
              <w:rPr>
                <w:lang w:eastAsia="en-GB"/>
              </w:rPr>
            </w:pPr>
            <w:r w:rsidRPr="00D52371">
              <w:rPr>
                <w:lang w:eastAsia="en-GB"/>
              </w:rPr>
              <w:t>Proposals for potential new formats for 3GPP specifications</w:t>
            </w:r>
          </w:p>
        </w:tc>
      </w:tr>
      <w:tr w:rsidR="00D52371" w:rsidRPr="00D52371" w14:paraId="5F300F58" w14:textId="77777777" w:rsidTr="00D52371">
        <w:tblPrEx>
          <w:jc w:val="left"/>
        </w:tblPrEx>
        <w:trPr>
          <w:trHeight w:val="113"/>
        </w:trPr>
        <w:tc>
          <w:tcPr>
            <w:tcW w:w="1555" w:type="dxa"/>
            <w:noWrap/>
            <w:hideMark/>
          </w:tcPr>
          <w:p w14:paraId="5F7D6F48" w14:textId="77777777" w:rsidR="00D52371" w:rsidRPr="00D52371" w:rsidRDefault="00D52371" w:rsidP="00D52371">
            <w:pPr>
              <w:pStyle w:val="TAC"/>
              <w:rPr>
                <w:lang w:eastAsia="en-GB"/>
              </w:rPr>
            </w:pPr>
            <w:r w:rsidRPr="00D52371">
              <w:rPr>
                <w:lang w:eastAsia="en-GB"/>
              </w:rPr>
              <w:t>5</w:t>
            </w:r>
          </w:p>
        </w:tc>
        <w:tc>
          <w:tcPr>
            <w:tcW w:w="4961" w:type="dxa"/>
            <w:noWrap/>
            <w:hideMark/>
          </w:tcPr>
          <w:p w14:paraId="6A2316D6" w14:textId="77777777" w:rsidR="00D52371" w:rsidRPr="00D52371" w:rsidRDefault="00D52371" w:rsidP="00D52371">
            <w:pPr>
              <w:pStyle w:val="TAL"/>
              <w:rPr>
                <w:lang w:eastAsia="en-GB"/>
              </w:rPr>
            </w:pPr>
            <w:r w:rsidRPr="00D52371">
              <w:rPr>
                <w:lang w:eastAsia="en-GB"/>
              </w:rPr>
              <w:t>Proposals for use of Git and ETSI FORGE (and other potential alternatives)</w:t>
            </w:r>
          </w:p>
        </w:tc>
      </w:tr>
      <w:tr w:rsidR="00D52371" w:rsidRPr="00D52371" w14:paraId="20A619B5" w14:textId="77777777" w:rsidTr="00D52371">
        <w:tblPrEx>
          <w:jc w:val="left"/>
        </w:tblPrEx>
        <w:trPr>
          <w:trHeight w:val="113"/>
        </w:trPr>
        <w:tc>
          <w:tcPr>
            <w:tcW w:w="1555" w:type="dxa"/>
            <w:noWrap/>
            <w:hideMark/>
          </w:tcPr>
          <w:p w14:paraId="51C9899F" w14:textId="77777777" w:rsidR="00D52371" w:rsidRPr="00D52371" w:rsidRDefault="00D52371" w:rsidP="00D52371">
            <w:pPr>
              <w:pStyle w:val="TAC"/>
              <w:rPr>
                <w:lang w:eastAsia="en-GB"/>
              </w:rPr>
            </w:pPr>
            <w:r w:rsidRPr="00D52371">
              <w:rPr>
                <w:lang w:eastAsia="en-GB"/>
              </w:rPr>
              <w:t>6</w:t>
            </w:r>
          </w:p>
        </w:tc>
        <w:tc>
          <w:tcPr>
            <w:tcW w:w="4961" w:type="dxa"/>
            <w:noWrap/>
            <w:hideMark/>
          </w:tcPr>
          <w:p w14:paraId="3BB16CC2" w14:textId="77777777" w:rsidR="00D52371" w:rsidRPr="00D52371" w:rsidRDefault="00D52371" w:rsidP="00D52371">
            <w:pPr>
              <w:pStyle w:val="TAL"/>
              <w:rPr>
                <w:lang w:eastAsia="en-GB"/>
              </w:rPr>
            </w:pPr>
            <w:r w:rsidRPr="00D52371">
              <w:rPr>
                <w:lang w:eastAsia="en-GB"/>
              </w:rPr>
              <w:t>Assessment of existing specification formats and working methods, and requirements for any improvements (clause 4)</w:t>
            </w:r>
          </w:p>
        </w:tc>
      </w:tr>
      <w:tr w:rsidR="00D52371" w:rsidRPr="00D52371" w14:paraId="4C8D35A4" w14:textId="77777777" w:rsidTr="00D52371">
        <w:tblPrEx>
          <w:jc w:val="left"/>
        </w:tblPrEx>
        <w:trPr>
          <w:trHeight w:val="113"/>
        </w:trPr>
        <w:tc>
          <w:tcPr>
            <w:tcW w:w="1555" w:type="dxa"/>
            <w:noWrap/>
            <w:hideMark/>
          </w:tcPr>
          <w:p w14:paraId="1F34F652" w14:textId="77777777" w:rsidR="00D52371" w:rsidRPr="00D52371" w:rsidRDefault="00D52371" w:rsidP="00D52371">
            <w:pPr>
              <w:pStyle w:val="TAC"/>
              <w:rPr>
                <w:lang w:eastAsia="en-GB"/>
              </w:rPr>
            </w:pPr>
            <w:r w:rsidRPr="00D52371">
              <w:rPr>
                <w:lang w:eastAsia="en-GB"/>
              </w:rPr>
              <w:t>6.1</w:t>
            </w:r>
          </w:p>
        </w:tc>
        <w:tc>
          <w:tcPr>
            <w:tcW w:w="4961" w:type="dxa"/>
            <w:noWrap/>
            <w:hideMark/>
          </w:tcPr>
          <w:p w14:paraId="4DDA58CB" w14:textId="77777777" w:rsidR="00D52371" w:rsidRPr="00D52371" w:rsidRDefault="00D52371" w:rsidP="00D52371">
            <w:pPr>
              <w:pStyle w:val="TAL"/>
              <w:rPr>
                <w:lang w:eastAsia="en-GB"/>
              </w:rPr>
            </w:pPr>
            <w:r w:rsidRPr="00D52371">
              <w:rPr>
                <w:lang w:eastAsia="en-GB"/>
              </w:rPr>
              <w:t>Advantages of current tools (clause 4.1)</w:t>
            </w:r>
          </w:p>
        </w:tc>
      </w:tr>
      <w:tr w:rsidR="00D52371" w:rsidRPr="00D52371" w14:paraId="1A156A0A" w14:textId="77777777" w:rsidTr="00D52371">
        <w:tblPrEx>
          <w:jc w:val="left"/>
        </w:tblPrEx>
        <w:trPr>
          <w:trHeight w:val="113"/>
        </w:trPr>
        <w:tc>
          <w:tcPr>
            <w:tcW w:w="1555" w:type="dxa"/>
            <w:noWrap/>
            <w:hideMark/>
          </w:tcPr>
          <w:p w14:paraId="604FC2DF" w14:textId="77777777" w:rsidR="00D52371" w:rsidRPr="00D52371" w:rsidRDefault="00D52371" w:rsidP="00D52371">
            <w:pPr>
              <w:pStyle w:val="TAC"/>
              <w:rPr>
                <w:lang w:eastAsia="en-GB"/>
              </w:rPr>
            </w:pPr>
            <w:r w:rsidRPr="00D52371">
              <w:rPr>
                <w:lang w:eastAsia="en-GB"/>
              </w:rPr>
              <w:t>6.2</w:t>
            </w:r>
          </w:p>
        </w:tc>
        <w:tc>
          <w:tcPr>
            <w:tcW w:w="4961" w:type="dxa"/>
            <w:noWrap/>
            <w:hideMark/>
          </w:tcPr>
          <w:p w14:paraId="6EF3CD3C" w14:textId="77777777" w:rsidR="00D52371" w:rsidRPr="00D52371" w:rsidRDefault="00D52371" w:rsidP="00D52371">
            <w:pPr>
              <w:pStyle w:val="TAL"/>
              <w:rPr>
                <w:lang w:eastAsia="en-GB"/>
              </w:rPr>
            </w:pPr>
            <w:r w:rsidRPr="00D52371">
              <w:rPr>
                <w:lang w:eastAsia="en-GB"/>
              </w:rPr>
              <w:t>Shortcomings, pain-points and potential benefits (clause 4.2)</w:t>
            </w:r>
          </w:p>
        </w:tc>
      </w:tr>
      <w:tr w:rsidR="00D52371" w:rsidRPr="00D52371" w14:paraId="548B2F4D" w14:textId="77777777" w:rsidTr="00D52371">
        <w:tblPrEx>
          <w:jc w:val="left"/>
        </w:tblPrEx>
        <w:trPr>
          <w:trHeight w:val="113"/>
        </w:trPr>
        <w:tc>
          <w:tcPr>
            <w:tcW w:w="1555" w:type="dxa"/>
            <w:noWrap/>
            <w:hideMark/>
          </w:tcPr>
          <w:p w14:paraId="4291C332" w14:textId="77777777" w:rsidR="00D52371" w:rsidRPr="00D52371" w:rsidRDefault="00D52371" w:rsidP="00D52371">
            <w:pPr>
              <w:pStyle w:val="TAC"/>
              <w:rPr>
                <w:lang w:eastAsia="en-GB"/>
              </w:rPr>
            </w:pPr>
            <w:r w:rsidRPr="00D52371">
              <w:rPr>
                <w:lang w:eastAsia="en-GB"/>
              </w:rPr>
              <w:t>6.3</w:t>
            </w:r>
          </w:p>
        </w:tc>
        <w:tc>
          <w:tcPr>
            <w:tcW w:w="4961" w:type="dxa"/>
            <w:noWrap/>
            <w:hideMark/>
          </w:tcPr>
          <w:p w14:paraId="6CFA2C87" w14:textId="77777777" w:rsidR="00D52371" w:rsidRPr="00D52371" w:rsidRDefault="00D52371" w:rsidP="00D52371">
            <w:pPr>
              <w:pStyle w:val="TAL"/>
              <w:rPr>
                <w:lang w:eastAsia="en-GB"/>
              </w:rPr>
            </w:pPr>
            <w:r w:rsidRPr="00D52371">
              <w:rPr>
                <w:lang w:eastAsia="en-GB"/>
              </w:rPr>
              <w:t>Requirements Identification (clause 4.3)</w:t>
            </w:r>
          </w:p>
        </w:tc>
      </w:tr>
      <w:tr w:rsidR="00D52371" w:rsidRPr="00D52371" w14:paraId="4DA8BC3A" w14:textId="77777777" w:rsidTr="00D52371">
        <w:tblPrEx>
          <w:jc w:val="left"/>
        </w:tblPrEx>
        <w:trPr>
          <w:trHeight w:val="113"/>
        </w:trPr>
        <w:tc>
          <w:tcPr>
            <w:tcW w:w="1555" w:type="dxa"/>
            <w:noWrap/>
            <w:hideMark/>
          </w:tcPr>
          <w:p w14:paraId="7AA28B57" w14:textId="77777777" w:rsidR="00D52371" w:rsidRPr="00D52371" w:rsidRDefault="00D52371" w:rsidP="00D52371">
            <w:pPr>
              <w:pStyle w:val="TAC"/>
              <w:rPr>
                <w:lang w:eastAsia="en-GB"/>
              </w:rPr>
            </w:pPr>
            <w:r w:rsidRPr="00D52371">
              <w:rPr>
                <w:lang w:eastAsia="en-GB"/>
              </w:rPr>
              <w:t>7</w:t>
            </w:r>
          </w:p>
        </w:tc>
        <w:tc>
          <w:tcPr>
            <w:tcW w:w="4961" w:type="dxa"/>
            <w:noWrap/>
            <w:hideMark/>
          </w:tcPr>
          <w:p w14:paraId="48C877CD" w14:textId="77777777" w:rsidR="00D52371" w:rsidRPr="00D52371" w:rsidRDefault="00D52371" w:rsidP="00D52371">
            <w:pPr>
              <w:pStyle w:val="TAL"/>
              <w:rPr>
                <w:lang w:eastAsia="en-GB"/>
              </w:rPr>
            </w:pPr>
            <w:r w:rsidRPr="00D52371">
              <w:rPr>
                <w:lang w:eastAsia="en-GB"/>
              </w:rPr>
              <w:t>Any Other Business</w:t>
            </w:r>
          </w:p>
        </w:tc>
      </w:tr>
      <w:tr w:rsidR="00D52371" w:rsidRPr="00D52371" w14:paraId="43D84FEF" w14:textId="77777777" w:rsidTr="00D52371">
        <w:tblPrEx>
          <w:jc w:val="left"/>
        </w:tblPrEx>
        <w:trPr>
          <w:trHeight w:val="113"/>
        </w:trPr>
        <w:tc>
          <w:tcPr>
            <w:tcW w:w="1555" w:type="dxa"/>
            <w:noWrap/>
            <w:hideMark/>
          </w:tcPr>
          <w:p w14:paraId="5D49E538" w14:textId="77777777" w:rsidR="00D52371" w:rsidRPr="00D52371" w:rsidRDefault="00D52371" w:rsidP="00D52371">
            <w:pPr>
              <w:pStyle w:val="TAC"/>
              <w:rPr>
                <w:lang w:eastAsia="en-GB"/>
              </w:rPr>
            </w:pPr>
            <w:r w:rsidRPr="00D52371">
              <w:rPr>
                <w:lang w:eastAsia="en-GB"/>
              </w:rPr>
              <w:t>8</w:t>
            </w:r>
          </w:p>
        </w:tc>
        <w:tc>
          <w:tcPr>
            <w:tcW w:w="4961" w:type="dxa"/>
            <w:noWrap/>
            <w:hideMark/>
          </w:tcPr>
          <w:p w14:paraId="76EB819D" w14:textId="77777777" w:rsidR="00D52371" w:rsidRPr="00D52371" w:rsidRDefault="00D52371" w:rsidP="00D52371">
            <w:pPr>
              <w:pStyle w:val="TAL"/>
              <w:rPr>
                <w:lang w:eastAsia="en-GB"/>
              </w:rPr>
            </w:pPr>
            <w:r w:rsidRPr="00D52371">
              <w:rPr>
                <w:lang w:eastAsia="en-GB"/>
              </w:rPr>
              <w:t>Closing of the meeting</w:t>
            </w:r>
          </w:p>
        </w:tc>
      </w:tr>
      <w:tr w:rsidR="00D52371" w:rsidRPr="00D52371" w14:paraId="3434F1D8" w14:textId="77777777" w:rsidTr="00D52371">
        <w:tblPrEx>
          <w:jc w:val="left"/>
        </w:tblPrEx>
        <w:trPr>
          <w:trHeight w:val="113"/>
        </w:trPr>
        <w:tc>
          <w:tcPr>
            <w:tcW w:w="1555" w:type="dxa"/>
            <w:noWrap/>
            <w:hideMark/>
          </w:tcPr>
          <w:p w14:paraId="5C7F4CE1" w14:textId="77777777" w:rsidR="00D52371" w:rsidRPr="00D52371" w:rsidRDefault="00D52371" w:rsidP="00D52371">
            <w:pPr>
              <w:pStyle w:val="TAC"/>
              <w:rPr>
                <w:lang w:eastAsia="en-GB"/>
              </w:rPr>
            </w:pPr>
            <w:r w:rsidRPr="00D52371">
              <w:rPr>
                <w:lang w:eastAsia="en-GB"/>
              </w:rPr>
              <w:t>9</w:t>
            </w:r>
          </w:p>
        </w:tc>
        <w:tc>
          <w:tcPr>
            <w:tcW w:w="4961" w:type="dxa"/>
            <w:noWrap/>
            <w:hideMark/>
          </w:tcPr>
          <w:p w14:paraId="1AB53167" w14:textId="77777777" w:rsidR="00D52371" w:rsidRPr="00D52371" w:rsidRDefault="00D52371" w:rsidP="00D52371">
            <w:pPr>
              <w:pStyle w:val="TAL"/>
              <w:rPr>
                <w:lang w:eastAsia="en-GB"/>
              </w:rPr>
            </w:pPr>
            <w:r w:rsidRPr="00D52371">
              <w:rPr>
                <w:lang w:eastAsia="en-GB"/>
              </w:rPr>
              <w:t>Post-meeting processing</w:t>
            </w:r>
          </w:p>
        </w:tc>
      </w:tr>
    </w:tbl>
    <w:p w14:paraId="686ADCD9" w14:textId="77777777" w:rsidR="00D52371" w:rsidRDefault="00D52371" w:rsidP="0003348F"/>
    <w:p w14:paraId="24A903D8" w14:textId="77777777" w:rsidR="0003348F" w:rsidRDefault="0003348F" w:rsidP="0003348F">
      <w:pPr>
        <w:pStyle w:val="Heading1"/>
      </w:pPr>
      <w:r w:rsidRPr="00221810">
        <w:t>Annex B</w:t>
      </w:r>
      <w:r w:rsidRPr="00221810">
        <w:tab/>
        <w:t xml:space="preserve">List of </w:t>
      </w:r>
      <w:r>
        <w:t>actions</w:t>
      </w:r>
    </w:p>
    <w:p w14:paraId="03054DBD" w14:textId="77777777" w:rsidR="0003348F" w:rsidRDefault="0003348F" w:rsidP="0003348F">
      <w:r>
        <w:t>None</w:t>
      </w:r>
    </w:p>
    <w:p w14:paraId="7D83FE15" w14:textId="77777777" w:rsidR="0003348F" w:rsidRDefault="0003348F" w:rsidP="0003348F"/>
    <w:p w14:paraId="4BB77533" w14:textId="77777777" w:rsidR="0003348F" w:rsidRDefault="0003348F" w:rsidP="0003348F">
      <w:pPr>
        <w:pStyle w:val="Heading1"/>
      </w:pPr>
      <w:r w:rsidRPr="00D235E4">
        <w:t xml:space="preserve">Annex </w:t>
      </w:r>
      <w:r>
        <w:t>C</w:t>
      </w:r>
      <w:r w:rsidRPr="00D235E4">
        <w:tab/>
        <w:t>List of documents</w:t>
      </w:r>
    </w:p>
    <w:tbl>
      <w:tblPr>
        <w:tblW w:w="10054" w:type="dxa"/>
        <w:tblLook w:val="04A0" w:firstRow="1" w:lastRow="0" w:firstColumn="1" w:lastColumn="0" w:noHBand="0" w:noVBand="1"/>
      </w:tblPr>
      <w:tblGrid>
        <w:gridCol w:w="1264"/>
        <w:gridCol w:w="1834"/>
        <w:gridCol w:w="1552"/>
        <w:gridCol w:w="877"/>
        <w:gridCol w:w="2229"/>
        <w:gridCol w:w="1034"/>
        <w:gridCol w:w="1264"/>
      </w:tblGrid>
      <w:tr w:rsidR="0003348F" w:rsidRPr="008C3FD4" w14:paraId="4BA68E6D" w14:textId="77777777" w:rsidTr="00143096">
        <w:trPr>
          <w:trHeight w:val="20"/>
        </w:trPr>
        <w:tc>
          <w:tcPr>
            <w:tcW w:w="1264" w:type="dxa"/>
            <w:tcBorders>
              <w:top w:val="single" w:sz="4" w:space="0" w:color="FFFFFF"/>
              <w:left w:val="single" w:sz="4" w:space="0" w:color="FFFFFF"/>
              <w:bottom w:val="single" w:sz="4" w:space="0" w:color="FFFFFF"/>
              <w:right w:val="single" w:sz="4" w:space="0" w:color="FFFFFF"/>
            </w:tcBorders>
            <w:shd w:val="clear" w:color="000000" w:fill="75B91A"/>
            <w:hideMark/>
          </w:tcPr>
          <w:p w14:paraId="581802F6" w14:textId="77777777" w:rsidR="0003348F" w:rsidRPr="008C3FD4" w:rsidRDefault="0003348F" w:rsidP="00141676">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p>
        </w:tc>
        <w:tc>
          <w:tcPr>
            <w:tcW w:w="1834" w:type="dxa"/>
            <w:tcBorders>
              <w:top w:val="single" w:sz="4" w:space="0" w:color="FFFFFF"/>
              <w:left w:val="nil"/>
              <w:bottom w:val="single" w:sz="4" w:space="0" w:color="FFFFFF"/>
              <w:right w:val="single" w:sz="4" w:space="0" w:color="FFFFFF"/>
            </w:tcBorders>
            <w:shd w:val="clear" w:color="000000" w:fill="75B91A"/>
            <w:hideMark/>
          </w:tcPr>
          <w:p w14:paraId="2C36849D" w14:textId="77777777" w:rsidR="0003348F" w:rsidRPr="008C3FD4" w:rsidRDefault="0003348F" w:rsidP="00141676">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Title</w:t>
            </w:r>
          </w:p>
        </w:tc>
        <w:tc>
          <w:tcPr>
            <w:tcW w:w="1552" w:type="dxa"/>
            <w:tcBorders>
              <w:top w:val="single" w:sz="4" w:space="0" w:color="FFFFFF"/>
              <w:left w:val="nil"/>
              <w:bottom w:val="single" w:sz="4" w:space="0" w:color="FFFFFF"/>
              <w:right w:val="single" w:sz="4" w:space="0" w:color="FFFFFF"/>
            </w:tcBorders>
            <w:shd w:val="clear" w:color="000000" w:fill="75B91A"/>
            <w:hideMark/>
          </w:tcPr>
          <w:p w14:paraId="428A4E6E" w14:textId="77777777" w:rsidR="0003348F" w:rsidRPr="008C3FD4" w:rsidRDefault="0003348F" w:rsidP="00141676">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Source</w:t>
            </w:r>
          </w:p>
        </w:tc>
        <w:tc>
          <w:tcPr>
            <w:tcW w:w="877" w:type="dxa"/>
            <w:tcBorders>
              <w:top w:val="single" w:sz="4" w:space="0" w:color="FFFFFF"/>
              <w:left w:val="nil"/>
              <w:bottom w:val="single" w:sz="4" w:space="0" w:color="FFFFFF"/>
              <w:right w:val="single" w:sz="4" w:space="0" w:color="FFFFFF"/>
            </w:tcBorders>
            <w:shd w:val="clear" w:color="000000" w:fill="75B91A"/>
            <w:hideMark/>
          </w:tcPr>
          <w:p w14:paraId="4EEFB22B" w14:textId="77777777" w:rsidR="0003348F" w:rsidRPr="008C3FD4" w:rsidRDefault="0003348F" w:rsidP="00141676">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w:t>
            </w:r>
          </w:p>
        </w:tc>
        <w:tc>
          <w:tcPr>
            <w:tcW w:w="2229" w:type="dxa"/>
            <w:tcBorders>
              <w:top w:val="single" w:sz="4" w:space="0" w:color="FFFFFF"/>
              <w:left w:val="nil"/>
              <w:bottom w:val="single" w:sz="4" w:space="0" w:color="FFFFFF"/>
              <w:right w:val="single" w:sz="4" w:space="0" w:color="FFFFFF"/>
            </w:tcBorders>
            <w:shd w:val="clear" w:color="000000" w:fill="75B91A"/>
            <w:hideMark/>
          </w:tcPr>
          <w:p w14:paraId="5C92FE26" w14:textId="77777777" w:rsidR="0003348F" w:rsidRPr="008C3FD4" w:rsidRDefault="0003348F" w:rsidP="00141676">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 description</w:t>
            </w:r>
          </w:p>
        </w:tc>
        <w:tc>
          <w:tcPr>
            <w:tcW w:w="1034" w:type="dxa"/>
            <w:tcBorders>
              <w:top w:val="single" w:sz="4" w:space="0" w:color="FFFFFF"/>
              <w:left w:val="nil"/>
              <w:bottom w:val="single" w:sz="4" w:space="0" w:color="FFFFFF"/>
              <w:right w:val="single" w:sz="4" w:space="0" w:color="FFFFFF"/>
            </w:tcBorders>
            <w:shd w:val="clear" w:color="000000" w:fill="75B91A"/>
            <w:hideMark/>
          </w:tcPr>
          <w:p w14:paraId="0E2CF28A" w14:textId="77777777" w:rsidR="0003348F" w:rsidRPr="008C3FD4" w:rsidRDefault="0003348F" w:rsidP="00141676">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r w:rsidRPr="008C3FD4">
              <w:rPr>
                <w:rFonts w:eastAsia="Times New Roman"/>
                <w:b/>
                <w:bCs/>
                <w:color w:val="FFFFFF"/>
                <w:sz w:val="18"/>
                <w:szCs w:val="18"/>
                <w:lang w:eastAsia="ja-JP"/>
              </w:rPr>
              <w:t xml:space="preserve"> Status</w:t>
            </w:r>
          </w:p>
        </w:tc>
        <w:tc>
          <w:tcPr>
            <w:tcW w:w="1264" w:type="dxa"/>
            <w:tcBorders>
              <w:top w:val="single" w:sz="4" w:space="0" w:color="FFFFFF"/>
              <w:left w:val="nil"/>
              <w:bottom w:val="single" w:sz="4" w:space="0" w:color="FFFFFF"/>
              <w:right w:val="single" w:sz="4" w:space="0" w:color="FFFFFF"/>
            </w:tcBorders>
            <w:shd w:val="clear" w:color="000000" w:fill="75B91A"/>
            <w:hideMark/>
          </w:tcPr>
          <w:p w14:paraId="6D615FD6" w14:textId="77777777" w:rsidR="0003348F" w:rsidRPr="008C3FD4" w:rsidRDefault="0003348F" w:rsidP="00141676">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Revised to</w:t>
            </w:r>
          </w:p>
        </w:tc>
      </w:tr>
      <w:tr w:rsidR="00BE4FB0" w:rsidRPr="00BE4FB0" w14:paraId="54701C17"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37624296" w14:textId="77777777" w:rsidR="00BE4FB0" w:rsidRPr="00BE4FB0" w:rsidRDefault="00BE4FB0" w:rsidP="00BE4FB0">
            <w:pPr>
              <w:spacing w:after="0"/>
              <w:rPr>
                <w:sz w:val="16"/>
                <w:szCs w:val="16"/>
              </w:rPr>
            </w:pPr>
            <w:hyperlink r:id="rId37" w:history="1">
              <w:r w:rsidRPr="00BE4FB0">
                <w:rPr>
                  <w:rStyle w:val="Hyperlink"/>
                  <w:sz w:val="16"/>
                  <w:szCs w:val="16"/>
                </w:rPr>
                <w:t>6GSM-250200</w:t>
              </w:r>
            </w:hyperlink>
          </w:p>
        </w:tc>
        <w:tc>
          <w:tcPr>
            <w:tcW w:w="1834" w:type="dxa"/>
            <w:tcBorders>
              <w:top w:val="nil"/>
              <w:left w:val="nil"/>
              <w:bottom w:val="single" w:sz="4" w:space="0" w:color="A6A6A6"/>
              <w:right w:val="single" w:sz="4" w:space="0" w:color="A6A6A6"/>
            </w:tcBorders>
            <w:hideMark/>
          </w:tcPr>
          <w:p w14:paraId="4FA14CE8"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Agenda</w:t>
            </w:r>
          </w:p>
        </w:tc>
        <w:tc>
          <w:tcPr>
            <w:tcW w:w="1552" w:type="dxa"/>
            <w:tcBorders>
              <w:top w:val="nil"/>
              <w:left w:val="nil"/>
              <w:bottom w:val="single" w:sz="4" w:space="0" w:color="A6A6A6"/>
              <w:right w:val="single" w:sz="4" w:space="0" w:color="A6A6A6"/>
            </w:tcBorders>
            <w:hideMark/>
          </w:tcPr>
          <w:p w14:paraId="7A104701"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hideMark/>
          </w:tcPr>
          <w:p w14:paraId="5D80F2B0"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2</w:t>
            </w:r>
          </w:p>
        </w:tc>
        <w:tc>
          <w:tcPr>
            <w:tcW w:w="2229" w:type="dxa"/>
            <w:tcBorders>
              <w:top w:val="nil"/>
              <w:left w:val="nil"/>
              <w:bottom w:val="single" w:sz="4" w:space="0" w:color="A6A6A6"/>
              <w:right w:val="single" w:sz="4" w:space="0" w:color="A6A6A6"/>
            </w:tcBorders>
            <w:shd w:val="clear" w:color="000000" w:fill="BFBFBF"/>
            <w:hideMark/>
          </w:tcPr>
          <w:p w14:paraId="36EB378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78BF38D2"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noted</w:t>
            </w:r>
          </w:p>
        </w:tc>
        <w:tc>
          <w:tcPr>
            <w:tcW w:w="1264" w:type="dxa"/>
            <w:tcBorders>
              <w:top w:val="nil"/>
              <w:left w:val="nil"/>
              <w:bottom w:val="single" w:sz="4" w:space="0" w:color="A6A6A6"/>
              <w:right w:val="single" w:sz="4" w:space="0" w:color="A6A6A6"/>
            </w:tcBorders>
            <w:shd w:val="clear" w:color="000000" w:fill="BFBFBF"/>
            <w:hideMark/>
          </w:tcPr>
          <w:p w14:paraId="5AF3C241"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00815894"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6BF28E72" w14:textId="77777777" w:rsidR="00BE4FB0" w:rsidRPr="00BE4FB0" w:rsidRDefault="00BE4FB0" w:rsidP="00BE4FB0">
            <w:pPr>
              <w:spacing w:after="0"/>
              <w:rPr>
                <w:sz w:val="16"/>
                <w:szCs w:val="16"/>
              </w:rPr>
            </w:pPr>
            <w:hyperlink r:id="rId38" w:history="1">
              <w:r w:rsidRPr="00BE4FB0">
                <w:rPr>
                  <w:rStyle w:val="Hyperlink"/>
                  <w:sz w:val="16"/>
                  <w:szCs w:val="16"/>
                </w:rPr>
                <w:t>6GSM-250203</w:t>
              </w:r>
            </w:hyperlink>
          </w:p>
        </w:tc>
        <w:tc>
          <w:tcPr>
            <w:tcW w:w="1834" w:type="dxa"/>
            <w:tcBorders>
              <w:top w:val="nil"/>
              <w:left w:val="nil"/>
              <w:bottom w:val="single" w:sz="4" w:space="0" w:color="A6A6A6"/>
              <w:right w:val="single" w:sz="4" w:space="0" w:color="A6A6A6"/>
            </w:tcBorders>
            <w:hideMark/>
          </w:tcPr>
          <w:p w14:paraId="534FA16D"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Allocation of documents to agenda items (at submission deadline)</w:t>
            </w:r>
          </w:p>
        </w:tc>
        <w:tc>
          <w:tcPr>
            <w:tcW w:w="1552" w:type="dxa"/>
            <w:tcBorders>
              <w:top w:val="nil"/>
              <w:left w:val="nil"/>
              <w:bottom w:val="single" w:sz="4" w:space="0" w:color="A6A6A6"/>
              <w:right w:val="single" w:sz="4" w:space="0" w:color="A6A6A6"/>
            </w:tcBorders>
            <w:hideMark/>
          </w:tcPr>
          <w:p w14:paraId="30F0AFBC"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hideMark/>
          </w:tcPr>
          <w:p w14:paraId="1C9290AC"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2</w:t>
            </w:r>
          </w:p>
        </w:tc>
        <w:tc>
          <w:tcPr>
            <w:tcW w:w="2229" w:type="dxa"/>
            <w:tcBorders>
              <w:top w:val="nil"/>
              <w:left w:val="nil"/>
              <w:bottom w:val="single" w:sz="4" w:space="0" w:color="A6A6A6"/>
              <w:right w:val="single" w:sz="4" w:space="0" w:color="A6A6A6"/>
            </w:tcBorders>
            <w:shd w:val="clear" w:color="000000" w:fill="BFBFBF"/>
            <w:hideMark/>
          </w:tcPr>
          <w:p w14:paraId="3DC4D400"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4305E2B6"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noted</w:t>
            </w:r>
          </w:p>
        </w:tc>
        <w:tc>
          <w:tcPr>
            <w:tcW w:w="1264" w:type="dxa"/>
            <w:tcBorders>
              <w:top w:val="nil"/>
              <w:left w:val="nil"/>
              <w:bottom w:val="single" w:sz="4" w:space="0" w:color="A6A6A6"/>
              <w:right w:val="single" w:sz="4" w:space="0" w:color="A6A6A6"/>
            </w:tcBorders>
            <w:shd w:val="clear" w:color="000000" w:fill="BFBFBF"/>
            <w:hideMark/>
          </w:tcPr>
          <w:p w14:paraId="53D72A5F"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55D43603"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7D2FE5FA" w14:textId="77777777" w:rsidR="00BE4FB0" w:rsidRPr="00BE4FB0" w:rsidRDefault="00BE4FB0" w:rsidP="00BE4FB0">
            <w:pPr>
              <w:spacing w:after="0"/>
              <w:rPr>
                <w:sz w:val="16"/>
                <w:szCs w:val="16"/>
              </w:rPr>
            </w:pPr>
            <w:hyperlink r:id="rId39" w:history="1">
              <w:r w:rsidRPr="00BE4FB0">
                <w:rPr>
                  <w:rStyle w:val="Hyperlink"/>
                  <w:sz w:val="16"/>
                  <w:szCs w:val="16"/>
                </w:rPr>
                <w:t>6GSM-250204</w:t>
              </w:r>
            </w:hyperlink>
          </w:p>
        </w:tc>
        <w:tc>
          <w:tcPr>
            <w:tcW w:w="1834" w:type="dxa"/>
            <w:tcBorders>
              <w:top w:val="nil"/>
              <w:left w:val="nil"/>
              <w:bottom w:val="single" w:sz="4" w:space="0" w:color="A6A6A6"/>
              <w:right w:val="single" w:sz="4" w:space="0" w:color="A6A6A6"/>
            </w:tcBorders>
            <w:hideMark/>
          </w:tcPr>
          <w:p w14:paraId="31969B36"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Allocation of documents to agenda items (start of conference call)</w:t>
            </w:r>
          </w:p>
        </w:tc>
        <w:tc>
          <w:tcPr>
            <w:tcW w:w="1552" w:type="dxa"/>
            <w:tcBorders>
              <w:top w:val="nil"/>
              <w:left w:val="nil"/>
              <w:bottom w:val="single" w:sz="4" w:space="0" w:color="A6A6A6"/>
              <w:right w:val="single" w:sz="4" w:space="0" w:color="A6A6A6"/>
            </w:tcBorders>
            <w:hideMark/>
          </w:tcPr>
          <w:p w14:paraId="79CD4181"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hideMark/>
          </w:tcPr>
          <w:p w14:paraId="5256D85D"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2</w:t>
            </w:r>
          </w:p>
        </w:tc>
        <w:tc>
          <w:tcPr>
            <w:tcW w:w="2229" w:type="dxa"/>
            <w:tcBorders>
              <w:top w:val="nil"/>
              <w:left w:val="nil"/>
              <w:bottom w:val="single" w:sz="4" w:space="0" w:color="A6A6A6"/>
              <w:right w:val="single" w:sz="4" w:space="0" w:color="A6A6A6"/>
            </w:tcBorders>
            <w:shd w:val="clear" w:color="000000" w:fill="BFBFBF"/>
            <w:hideMark/>
          </w:tcPr>
          <w:p w14:paraId="68B7543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5C2648B9"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noted</w:t>
            </w:r>
          </w:p>
        </w:tc>
        <w:tc>
          <w:tcPr>
            <w:tcW w:w="1264" w:type="dxa"/>
            <w:tcBorders>
              <w:top w:val="nil"/>
              <w:left w:val="nil"/>
              <w:bottom w:val="single" w:sz="4" w:space="0" w:color="A6A6A6"/>
              <w:right w:val="single" w:sz="4" w:space="0" w:color="A6A6A6"/>
            </w:tcBorders>
            <w:shd w:val="clear" w:color="000000" w:fill="BFBFBF"/>
            <w:hideMark/>
          </w:tcPr>
          <w:p w14:paraId="43C0C862"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1FA0F629"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4928E5D5" w14:textId="77777777" w:rsidR="00BE4FB0" w:rsidRPr="00BE4FB0" w:rsidRDefault="00BE4FB0" w:rsidP="00BE4FB0">
            <w:pPr>
              <w:spacing w:after="0"/>
              <w:rPr>
                <w:sz w:val="16"/>
                <w:szCs w:val="16"/>
              </w:rPr>
            </w:pPr>
            <w:hyperlink r:id="rId40" w:history="1">
              <w:r w:rsidRPr="00BE4FB0">
                <w:rPr>
                  <w:rStyle w:val="Hyperlink"/>
                  <w:sz w:val="16"/>
                  <w:szCs w:val="16"/>
                </w:rPr>
                <w:t>6GSM-250205</w:t>
              </w:r>
            </w:hyperlink>
          </w:p>
        </w:tc>
        <w:tc>
          <w:tcPr>
            <w:tcW w:w="1834" w:type="dxa"/>
            <w:tcBorders>
              <w:top w:val="nil"/>
              <w:left w:val="nil"/>
              <w:bottom w:val="single" w:sz="4" w:space="0" w:color="A6A6A6"/>
              <w:right w:val="single" w:sz="4" w:space="0" w:color="A6A6A6"/>
            </w:tcBorders>
            <w:hideMark/>
          </w:tcPr>
          <w:p w14:paraId="410606ED"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Allocation of documents to agenda items (end of conference call)</w:t>
            </w:r>
          </w:p>
        </w:tc>
        <w:tc>
          <w:tcPr>
            <w:tcW w:w="1552" w:type="dxa"/>
            <w:tcBorders>
              <w:top w:val="nil"/>
              <w:left w:val="nil"/>
              <w:bottom w:val="single" w:sz="4" w:space="0" w:color="A6A6A6"/>
              <w:right w:val="single" w:sz="4" w:space="0" w:color="A6A6A6"/>
            </w:tcBorders>
            <w:hideMark/>
          </w:tcPr>
          <w:p w14:paraId="1F44972E"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hideMark/>
          </w:tcPr>
          <w:p w14:paraId="25687476"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2</w:t>
            </w:r>
          </w:p>
        </w:tc>
        <w:tc>
          <w:tcPr>
            <w:tcW w:w="2229" w:type="dxa"/>
            <w:tcBorders>
              <w:top w:val="nil"/>
              <w:left w:val="nil"/>
              <w:bottom w:val="single" w:sz="4" w:space="0" w:color="A6A6A6"/>
              <w:right w:val="single" w:sz="4" w:space="0" w:color="A6A6A6"/>
            </w:tcBorders>
            <w:shd w:val="clear" w:color="000000" w:fill="BFBFBF"/>
            <w:hideMark/>
          </w:tcPr>
          <w:p w14:paraId="3348A7E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055E75B5"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noted</w:t>
            </w:r>
          </w:p>
        </w:tc>
        <w:tc>
          <w:tcPr>
            <w:tcW w:w="1264" w:type="dxa"/>
            <w:tcBorders>
              <w:top w:val="nil"/>
              <w:left w:val="nil"/>
              <w:bottom w:val="single" w:sz="4" w:space="0" w:color="A6A6A6"/>
              <w:right w:val="single" w:sz="4" w:space="0" w:color="A6A6A6"/>
            </w:tcBorders>
            <w:shd w:val="clear" w:color="000000" w:fill="BFBFBF"/>
            <w:hideMark/>
          </w:tcPr>
          <w:p w14:paraId="13D64EFD"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5A314197"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7D1049D9" w14:textId="77777777" w:rsidR="00BE4FB0" w:rsidRPr="00BE4FB0" w:rsidRDefault="00BE4FB0" w:rsidP="00BE4FB0">
            <w:pPr>
              <w:spacing w:after="0"/>
              <w:rPr>
                <w:sz w:val="16"/>
                <w:szCs w:val="16"/>
              </w:rPr>
            </w:pPr>
            <w:hyperlink r:id="rId41" w:history="1">
              <w:r w:rsidRPr="00BE4FB0">
                <w:rPr>
                  <w:rStyle w:val="Hyperlink"/>
                  <w:sz w:val="16"/>
                  <w:szCs w:val="16"/>
                </w:rPr>
                <w:t>6GSM-250206</w:t>
              </w:r>
            </w:hyperlink>
          </w:p>
        </w:tc>
        <w:tc>
          <w:tcPr>
            <w:tcW w:w="1834" w:type="dxa"/>
            <w:tcBorders>
              <w:top w:val="nil"/>
              <w:left w:val="nil"/>
              <w:bottom w:val="single" w:sz="4" w:space="0" w:color="A6A6A6"/>
              <w:right w:val="single" w:sz="4" w:space="0" w:color="A6A6A6"/>
            </w:tcBorders>
            <w:hideMark/>
          </w:tcPr>
          <w:p w14:paraId="74EE0A8E"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Allocation of documents to agenda items (end of email approval)</w:t>
            </w:r>
          </w:p>
        </w:tc>
        <w:tc>
          <w:tcPr>
            <w:tcW w:w="1552" w:type="dxa"/>
            <w:tcBorders>
              <w:top w:val="nil"/>
              <w:left w:val="nil"/>
              <w:bottom w:val="single" w:sz="4" w:space="0" w:color="A6A6A6"/>
              <w:right w:val="single" w:sz="4" w:space="0" w:color="A6A6A6"/>
            </w:tcBorders>
            <w:hideMark/>
          </w:tcPr>
          <w:p w14:paraId="6B17EC2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hideMark/>
          </w:tcPr>
          <w:p w14:paraId="0FCCB7F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2</w:t>
            </w:r>
          </w:p>
        </w:tc>
        <w:tc>
          <w:tcPr>
            <w:tcW w:w="2229" w:type="dxa"/>
            <w:tcBorders>
              <w:top w:val="nil"/>
              <w:left w:val="nil"/>
              <w:bottom w:val="single" w:sz="4" w:space="0" w:color="A6A6A6"/>
              <w:right w:val="single" w:sz="4" w:space="0" w:color="A6A6A6"/>
            </w:tcBorders>
            <w:shd w:val="clear" w:color="000000" w:fill="BFBFBF"/>
            <w:hideMark/>
          </w:tcPr>
          <w:p w14:paraId="3BBB5AEC"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1D9BECCC"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noted</w:t>
            </w:r>
          </w:p>
        </w:tc>
        <w:tc>
          <w:tcPr>
            <w:tcW w:w="1264" w:type="dxa"/>
            <w:tcBorders>
              <w:top w:val="nil"/>
              <w:left w:val="nil"/>
              <w:bottom w:val="single" w:sz="4" w:space="0" w:color="A6A6A6"/>
              <w:right w:val="single" w:sz="4" w:space="0" w:color="A6A6A6"/>
            </w:tcBorders>
            <w:shd w:val="clear" w:color="000000" w:fill="BFBFBF"/>
            <w:hideMark/>
          </w:tcPr>
          <w:p w14:paraId="01D81884"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741703CF"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2EAE1C32" w14:textId="77777777" w:rsidR="00BE4FB0" w:rsidRPr="00BE4FB0" w:rsidRDefault="00BE4FB0" w:rsidP="00BE4FB0">
            <w:pPr>
              <w:spacing w:after="0"/>
              <w:rPr>
                <w:sz w:val="16"/>
                <w:szCs w:val="16"/>
              </w:rPr>
            </w:pPr>
            <w:hyperlink r:id="rId42" w:history="1">
              <w:r w:rsidRPr="00BE4FB0">
                <w:rPr>
                  <w:rStyle w:val="Hyperlink"/>
                  <w:sz w:val="16"/>
                  <w:szCs w:val="16"/>
                </w:rPr>
                <w:t>6GSM-250202</w:t>
              </w:r>
            </w:hyperlink>
          </w:p>
        </w:tc>
        <w:tc>
          <w:tcPr>
            <w:tcW w:w="1834" w:type="dxa"/>
            <w:tcBorders>
              <w:top w:val="nil"/>
              <w:left w:val="nil"/>
              <w:bottom w:val="single" w:sz="4" w:space="0" w:color="A6A6A6"/>
              <w:right w:val="single" w:sz="4" w:space="0" w:color="A6A6A6"/>
            </w:tcBorders>
            <w:hideMark/>
          </w:tcPr>
          <w:p w14:paraId="687C689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Minutes of Conference Call on 3GPP Spec Modernization #02</w:t>
            </w:r>
          </w:p>
        </w:tc>
        <w:tc>
          <w:tcPr>
            <w:tcW w:w="1552" w:type="dxa"/>
            <w:tcBorders>
              <w:top w:val="nil"/>
              <w:left w:val="nil"/>
              <w:bottom w:val="single" w:sz="4" w:space="0" w:color="A6A6A6"/>
              <w:right w:val="single" w:sz="4" w:space="0" w:color="A6A6A6"/>
            </w:tcBorders>
            <w:hideMark/>
          </w:tcPr>
          <w:p w14:paraId="07C4DB5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MCC</w:t>
            </w:r>
          </w:p>
        </w:tc>
        <w:tc>
          <w:tcPr>
            <w:tcW w:w="877" w:type="dxa"/>
            <w:tcBorders>
              <w:top w:val="nil"/>
              <w:left w:val="nil"/>
              <w:bottom w:val="single" w:sz="4" w:space="0" w:color="A6A6A6"/>
              <w:right w:val="single" w:sz="4" w:space="0" w:color="A6A6A6"/>
            </w:tcBorders>
            <w:hideMark/>
          </w:tcPr>
          <w:p w14:paraId="26208AAE"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3</w:t>
            </w:r>
          </w:p>
        </w:tc>
        <w:tc>
          <w:tcPr>
            <w:tcW w:w="2229" w:type="dxa"/>
            <w:tcBorders>
              <w:top w:val="nil"/>
              <w:left w:val="nil"/>
              <w:bottom w:val="single" w:sz="4" w:space="0" w:color="A6A6A6"/>
              <w:right w:val="single" w:sz="4" w:space="0" w:color="A6A6A6"/>
            </w:tcBorders>
            <w:shd w:val="clear" w:color="000000" w:fill="BFBFBF"/>
            <w:hideMark/>
          </w:tcPr>
          <w:p w14:paraId="4974ED68"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Reports from previous meetings</w:t>
            </w:r>
          </w:p>
        </w:tc>
        <w:tc>
          <w:tcPr>
            <w:tcW w:w="1034" w:type="dxa"/>
            <w:tcBorders>
              <w:top w:val="single" w:sz="4" w:space="0" w:color="A6A6A6"/>
              <w:left w:val="single" w:sz="4" w:space="0" w:color="A6A6A6"/>
              <w:bottom w:val="single" w:sz="4" w:space="0" w:color="A6A6A6"/>
              <w:right w:val="single" w:sz="4" w:space="0" w:color="A6A6A6"/>
            </w:tcBorders>
            <w:hideMark/>
          </w:tcPr>
          <w:p w14:paraId="25C49177"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010D3E2D"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4B7FBF82"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31FA16A2" w14:textId="77777777" w:rsidR="00BE4FB0" w:rsidRPr="00BE4FB0" w:rsidRDefault="00BE4FB0" w:rsidP="00BE4FB0">
            <w:pPr>
              <w:spacing w:after="0"/>
              <w:rPr>
                <w:sz w:val="16"/>
                <w:szCs w:val="16"/>
              </w:rPr>
            </w:pPr>
            <w:hyperlink r:id="rId43" w:history="1">
              <w:r w:rsidRPr="00BE4FB0">
                <w:rPr>
                  <w:rStyle w:val="Hyperlink"/>
                  <w:sz w:val="16"/>
                  <w:szCs w:val="16"/>
                </w:rPr>
                <w:t>6GSM-250208</w:t>
              </w:r>
            </w:hyperlink>
          </w:p>
        </w:tc>
        <w:tc>
          <w:tcPr>
            <w:tcW w:w="1834" w:type="dxa"/>
            <w:tcBorders>
              <w:top w:val="nil"/>
              <w:left w:val="nil"/>
              <w:bottom w:val="single" w:sz="4" w:space="0" w:color="A6A6A6"/>
              <w:right w:val="single" w:sz="4" w:space="0" w:color="A6A6A6"/>
            </w:tcBorders>
            <w:hideMark/>
          </w:tcPr>
          <w:p w14:paraId="62432296"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On OpenDocument format</w:t>
            </w:r>
          </w:p>
        </w:tc>
        <w:tc>
          <w:tcPr>
            <w:tcW w:w="1552" w:type="dxa"/>
            <w:tcBorders>
              <w:top w:val="nil"/>
              <w:left w:val="nil"/>
              <w:bottom w:val="single" w:sz="4" w:space="0" w:color="A6A6A6"/>
              <w:right w:val="single" w:sz="4" w:space="0" w:color="A6A6A6"/>
            </w:tcBorders>
            <w:hideMark/>
          </w:tcPr>
          <w:p w14:paraId="4492B73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Apple France</w:t>
            </w:r>
          </w:p>
        </w:tc>
        <w:tc>
          <w:tcPr>
            <w:tcW w:w="877" w:type="dxa"/>
            <w:tcBorders>
              <w:top w:val="nil"/>
              <w:left w:val="nil"/>
              <w:bottom w:val="single" w:sz="4" w:space="0" w:color="A6A6A6"/>
              <w:right w:val="single" w:sz="4" w:space="0" w:color="A6A6A6"/>
            </w:tcBorders>
            <w:hideMark/>
          </w:tcPr>
          <w:p w14:paraId="4B8CD52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74DA679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79C55363"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221CF214" w14:textId="77777777" w:rsidR="00BE4FB0" w:rsidRPr="00BE4FB0" w:rsidRDefault="00BE4FB0" w:rsidP="00BE4FB0">
            <w:pPr>
              <w:spacing w:after="0"/>
              <w:rPr>
                <w:rFonts w:eastAsia="Times New Roman"/>
                <w:b/>
                <w:bCs/>
                <w:color w:val="0000FF"/>
                <w:sz w:val="16"/>
                <w:szCs w:val="16"/>
                <w:u w:val="single"/>
                <w:lang w:eastAsia="ja-JP"/>
              </w:rPr>
            </w:pPr>
            <w:hyperlink r:id="rId44" w:history="1">
              <w:r w:rsidRPr="00BE4FB0">
                <w:rPr>
                  <w:rStyle w:val="Hyperlink"/>
                  <w:rFonts w:eastAsia="Times New Roman"/>
                  <w:b/>
                  <w:bCs/>
                  <w:sz w:val="16"/>
                  <w:szCs w:val="16"/>
                  <w:lang w:eastAsia="ja-JP"/>
                </w:rPr>
                <w:t>6GSM-250228</w:t>
              </w:r>
            </w:hyperlink>
          </w:p>
        </w:tc>
      </w:tr>
      <w:tr w:rsidR="00BE4FB0" w:rsidRPr="00BE4FB0" w14:paraId="06616D05"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7EE2BAAF" w14:textId="77777777" w:rsidR="00BE4FB0" w:rsidRPr="00BE4FB0" w:rsidRDefault="00BE4FB0" w:rsidP="00BE4FB0">
            <w:pPr>
              <w:spacing w:after="0"/>
              <w:rPr>
                <w:sz w:val="16"/>
                <w:szCs w:val="16"/>
              </w:rPr>
            </w:pPr>
            <w:hyperlink r:id="rId45" w:history="1">
              <w:r w:rsidRPr="00BE4FB0">
                <w:rPr>
                  <w:rStyle w:val="Hyperlink"/>
                  <w:sz w:val="16"/>
                  <w:szCs w:val="16"/>
                </w:rPr>
                <w:t>6GSM-250214</w:t>
              </w:r>
            </w:hyperlink>
          </w:p>
        </w:tc>
        <w:tc>
          <w:tcPr>
            <w:tcW w:w="1834" w:type="dxa"/>
            <w:tcBorders>
              <w:top w:val="nil"/>
              <w:left w:val="nil"/>
              <w:bottom w:val="single" w:sz="4" w:space="0" w:color="A6A6A6"/>
              <w:right w:val="single" w:sz="4" w:space="0" w:color="A6A6A6"/>
            </w:tcBorders>
            <w:hideMark/>
          </w:tcPr>
          <w:p w14:paraId="5B20D152"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Proposal for new format for 3GPP specifications</w:t>
            </w:r>
          </w:p>
        </w:tc>
        <w:tc>
          <w:tcPr>
            <w:tcW w:w="1552" w:type="dxa"/>
            <w:tcBorders>
              <w:top w:val="nil"/>
              <w:left w:val="nil"/>
              <w:bottom w:val="single" w:sz="4" w:space="0" w:color="A6A6A6"/>
              <w:right w:val="single" w:sz="4" w:space="0" w:color="A6A6A6"/>
            </w:tcBorders>
            <w:hideMark/>
          </w:tcPr>
          <w:p w14:paraId="150B197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65DCF2E6"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685F4761"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2A424EAC"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4CD0EEAE" w14:textId="77777777" w:rsidR="00BE4FB0" w:rsidRPr="00BE4FB0" w:rsidRDefault="00BE4FB0" w:rsidP="00BE4FB0">
            <w:pPr>
              <w:spacing w:after="0"/>
              <w:rPr>
                <w:rFonts w:eastAsia="Times New Roman"/>
                <w:b/>
                <w:bCs/>
                <w:color w:val="0000FF"/>
                <w:sz w:val="16"/>
                <w:szCs w:val="16"/>
                <w:u w:val="single"/>
                <w:lang w:eastAsia="ja-JP"/>
              </w:rPr>
            </w:pPr>
            <w:hyperlink r:id="rId46" w:history="1">
              <w:r w:rsidRPr="00BE4FB0">
                <w:rPr>
                  <w:rStyle w:val="Hyperlink"/>
                  <w:rFonts w:eastAsia="Times New Roman"/>
                  <w:b/>
                  <w:bCs/>
                  <w:sz w:val="16"/>
                  <w:szCs w:val="16"/>
                  <w:lang w:eastAsia="ja-JP"/>
                </w:rPr>
                <w:t>6GSM-250229</w:t>
              </w:r>
            </w:hyperlink>
          </w:p>
        </w:tc>
      </w:tr>
      <w:tr w:rsidR="00BE4FB0" w:rsidRPr="00BE4FB0" w14:paraId="06166726"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62A00A31" w14:textId="77777777" w:rsidR="00BE4FB0" w:rsidRPr="00BE4FB0" w:rsidRDefault="00BE4FB0" w:rsidP="00BE4FB0">
            <w:pPr>
              <w:spacing w:after="0"/>
              <w:rPr>
                <w:sz w:val="16"/>
                <w:szCs w:val="16"/>
              </w:rPr>
            </w:pPr>
            <w:hyperlink r:id="rId47" w:history="1">
              <w:r w:rsidRPr="00BE4FB0">
                <w:rPr>
                  <w:rStyle w:val="Hyperlink"/>
                  <w:sz w:val="16"/>
                  <w:szCs w:val="16"/>
                </w:rPr>
                <w:t>6GSM-250215</w:t>
              </w:r>
            </w:hyperlink>
          </w:p>
        </w:tc>
        <w:tc>
          <w:tcPr>
            <w:tcW w:w="1834" w:type="dxa"/>
            <w:tcBorders>
              <w:top w:val="nil"/>
              <w:left w:val="nil"/>
              <w:bottom w:val="single" w:sz="4" w:space="0" w:color="A6A6A6"/>
              <w:right w:val="single" w:sz="4" w:space="0" w:color="A6A6A6"/>
            </w:tcBorders>
            <w:hideMark/>
          </w:tcPr>
          <w:p w14:paraId="30B3EE8A"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Discussion on specifications converted from Markdown</w:t>
            </w:r>
          </w:p>
        </w:tc>
        <w:tc>
          <w:tcPr>
            <w:tcW w:w="1552" w:type="dxa"/>
            <w:tcBorders>
              <w:top w:val="nil"/>
              <w:left w:val="nil"/>
              <w:bottom w:val="single" w:sz="4" w:space="0" w:color="A6A6A6"/>
              <w:right w:val="single" w:sz="4" w:space="0" w:color="A6A6A6"/>
            </w:tcBorders>
            <w:hideMark/>
          </w:tcPr>
          <w:p w14:paraId="01D2FDD3"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16604B6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0738F69A"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2F593010"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noted</w:t>
            </w:r>
          </w:p>
        </w:tc>
        <w:tc>
          <w:tcPr>
            <w:tcW w:w="1264" w:type="dxa"/>
            <w:tcBorders>
              <w:top w:val="nil"/>
              <w:left w:val="nil"/>
              <w:bottom w:val="single" w:sz="4" w:space="0" w:color="A6A6A6"/>
              <w:right w:val="single" w:sz="4" w:space="0" w:color="A6A6A6"/>
            </w:tcBorders>
            <w:shd w:val="clear" w:color="000000" w:fill="BFBFBF"/>
            <w:hideMark/>
          </w:tcPr>
          <w:p w14:paraId="0B959F8C"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130C5339"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247FD381" w14:textId="77777777" w:rsidR="00BE4FB0" w:rsidRPr="00BE4FB0" w:rsidRDefault="00BE4FB0" w:rsidP="00BE4FB0">
            <w:pPr>
              <w:spacing w:after="0"/>
              <w:rPr>
                <w:sz w:val="16"/>
                <w:szCs w:val="16"/>
              </w:rPr>
            </w:pPr>
            <w:hyperlink r:id="rId48" w:history="1">
              <w:r w:rsidRPr="00BE4FB0">
                <w:rPr>
                  <w:rStyle w:val="Hyperlink"/>
                  <w:sz w:val="16"/>
                  <w:szCs w:val="16"/>
                </w:rPr>
                <w:t>6GSM-250219</w:t>
              </w:r>
            </w:hyperlink>
          </w:p>
        </w:tc>
        <w:tc>
          <w:tcPr>
            <w:tcW w:w="1834" w:type="dxa"/>
            <w:tcBorders>
              <w:top w:val="nil"/>
              <w:left w:val="nil"/>
              <w:bottom w:val="single" w:sz="4" w:space="0" w:color="A6A6A6"/>
              <w:right w:val="single" w:sz="4" w:space="0" w:color="A6A6A6"/>
            </w:tcBorders>
            <w:hideMark/>
          </w:tcPr>
          <w:p w14:paraId="56E1C64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Pseudo-CR on potential new formats for 3GPP specifications</w:t>
            </w:r>
          </w:p>
        </w:tc>
        <w:tc>
          <w:tcPr>
            <w:tcW w:w="1552" w:type="dxa"/>
            <w:tcBorders>
              <w:top w:val="nil"/>
              <w:left w:val="nil"/>
              <w:bottom w:val="single" w:sz="4" w:space="0" w:color="A6A6A6"/>
              <w:right w:val="single" w:sz="4" w:space="0" w:color="A6A6A6"/>
            </w:tcBorders>
            <w:hideMark/>
          </w:tcPr>
          <w:p w14:paraId="2E8006B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008E05BB"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637E7E58"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06C1E4A5"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576D3162" w14:textId="77777777" w:rsidR="00BE4FB0" w:rsidRPr="00BE4FB0" w:rsidRDefault="00BE4FB0" w:rsidP="00BE4FB0">
            <w:pPr>
              <w:spacing w:after="0"/>
              <w:rPr>
                <w:rFonts w:eastAsia="Times New Roman"/>
                <w:b/>
                <w:bCs/>
                <w:color w:val="0000FF"/>
                <w:sz w:val="16"/>
                <w:szCs w:val="16"/>
                <w:u w:val="single"/>
                <w:lang w:eastAsia="ja-JP"/>
              </w:rPr>
            </w:pPr>
            <w:hyperlink r:id="rId49" w:history="1">
              <w:r w:rsidRPr="00BE4FB0">
                <w:rPr>
                  <w:rStyle w:val="Hyperlink"/>
                  <w:rFonts w:eastAsia="Times New Roman"/>
                  <w:b/>
                  <w:bCs/>
                  <w:sz w:val="16"/>
                  <w:szCs w:val="16"/>
                  <w:lang w:eastAsia="ja-JP"/>
                </w:rPr>
                <w:t>6GSM-250230</w:t>
              </w:r>
            </w:hyperlink>
          </w:p>
        </w:tc>
      </w:tr>
      <w:tr w:rsidR="00BE4FB0" w:rsidRPr="00BE4FB0" w14:paraId="766AE02E"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5AE16448" w14:textId="77777777" w:rsidR="00BE4FB0" w:rsidRPr="00BE4FB0" w:rsidRDefault="00BE4FB0" w:rsidP="00BE4FB0">
            <w:pPr>
              <w:spacing w:after="0"/>
              <w:rPr>
                <w:sz w:val="16"/>
                <w:szCs w:val="16"/>
              </w:rPr>
            </w:pPr>
            <w:hyperlink r:id="rId50" w:history="1">
              <w:r w:rsidRPr="00BE4FB0">
                <w:rPr>
                  <w:rStyle w:val="Hyperlink"/>
                  <w:sz w:val="16"/>
                  <w:szCs w:val="16"/>
                </w:rPr>
                <w:t>6GSM-250223</w:t>
              </w:r>
            </w:hyperlink>
          </w:p>
        </w:tc>
        <w:tc>
          <w:tcPr>
            <w:tcW w:w="1834" w:type="dxa"/>
            <w:tcBorders>
              <w:top w:val="nil"/>
              <w:left w:val="nil"/>
              <w:bottom w:val="single" w:sz="4" w:space="0" w:color="A6A6A6"/>
              <w:right w:val="single" w:sz="4" w:space="0" w:color="A6A6A6"/>
            </w:tcBorders>
            <w:hideMark/>
          </w:tcPr>
          <w:p w14:paraId="13D10F4D"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Potential New Formats for 3GPP Specification</w:t>
            </w:r>
          </w:p>
        </w:tc>
        <w:tc>
          <w:tcPr>
            <w:tcW w:w="1552" w:type="dxa"/>
            <w:tcBorders>
              <w:top w:val="nil"/>
              <w:left w:val="nil"/>
              <w:bottom w:val="single" w:sz="4" w:space="0" w:color="A6A6A6"/>
              <w:right w:val="single" w:sz="4" w:space="0" w:color="A6A6A6"/>
            </w:tcBorders>
            <w:hideMark/>
          </w:tcPr>
          <w:p w14:paraId="5644BB16"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InterDigital</w:t>
            </w:r>
            <w:proofErr w:type="spellEnd"/>
            <w:r w:rsidRPr="00BE4FB0">
              <w:rPr>
                <w:rFonts w:eastAsia="Times New Roman"/>
                <w:sz w:val="16"/>
                <w:szCs w:val="16"/>
                <w:lang w:eastAsia="ja-JP"/>
              </w:rPr>
              <w:t>, Inc.</w:t>
            </w:r>
          </w:p>
        </w:tc>
        <w:tc>
          <w:tcPr>
            <w:tcW w:w="877" w:type="dxa"/>
            <w:tcBorders>
              <w:top w:val="nil"/>
              <w:left w:val="nil"/>
              <w:bottom w:val="single" w:sz="4" w:space="0" w:color="A6A6A6"/>
              <w:right w:val="single" w:sz="4" w:space="0" w:color="A6A6A6"/>
            </w:tcBorders>
            <w:hideMark/>
          </w:tcPr>
          <w:p w14:paraId="25CA2B16"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57E3BAA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567C02A3"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noted</w:t>
            </w:r>
          </w:p>
        </w:tc>
        <w:tc>
          <w:tcPr>
            <w:tcW w:w="1264" w:type="dxa"/>
            <w:tcBorders>
              <w:top w:val="nil"/>
              <w:left w:val="nil"/>
              <w:bottom w:val="single" w:sz="4" w:space="0" w:color="A6A6A6"/>
              <w:right w:val="single" w:sz="4" w:space="0" w:color="A6A6A6"/>
            </w:tcBorders>
            <w:shd w:val="clear" w:color="000000" w:fill="BFBFBF"/>
            <w:hideMark/>
          </w:tcPr>
          <w:p w14:paraId="6E7E17FB"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7B739F57"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7D274968" w14:textId="77777777" w:rsidR="00BE4FB0" w:rsidRPr="00BE4FB0" w:rsidRDefault="00BE4FB0" w:rsidP="00BE4FB0">
            <w:pPr>
              <w:spacing w:after="0"/>
              <w:rPr>
                <w:sz w:val="16"/>
                <w:szCs w:val="16"/>
              </w:rPr>
            </w:pPr>
            <w:hyperlink r:id="rId51" w:history="1">
              <w:r w:rsidRPr="00BE4FB0">
                <w:rPr>
                  <w:rStyle w:val="Hyperlink"/>
                  <w:sz w:val="16"/>
                  <w:szCs w:val="16"/>
                </w:rPr>
                <w:t>6GSM-250224</w:t>
              </w:r>
            </w:hyperlink>
          </w:p>
        </w:tc>
        <w:tc>
          <w:tcPr>
            <w:tcW w:w="1834" w:type="dxa"/>
            <w:tcBorders>
              <w:top w:val="nil"/>
              <w:left w:val="nil"/>
              <w:bottom w:val="single" w:sz="4" w:space="0" w:color="A6A6A6"/>
              <w:right w:val="single" w:sz="4" w:space="0" w:color="A6A6A6"/>
            </w:tcBorders>
            <w:hideMark/>
          </w:tcPr>
          <w:p w14:paraId="67380EFE"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Pseudo CR on new formats</w:t>
            </w:r>
          </w:p>
        </w:tc>
        <w:tc>
          <w:tcPr>
            <w:tcW w:w="1552" w:type="dxa"/>
            <w:tcBorders>
              <w:top w:val="nil"/>
              <w:left w:val="nil"/>
              <w:bottom w:val="single" w:sz="4" w:space="0" w:color="A6A6A6"/>
              <w:right w:val="single" w:sz="4" w:space="0" w:color="A6A6A6"/>
            </w:tcBorders>
            <w:hideMark/>
          </w:tcPr>
          <w:p w14:paraId="6CA41BFC"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Ericsson</w:t>
            </w:r>
          </w:p>
        </w:tc>
        <w:tc>
          <w:tcPr>
            <w:tcW w:w="877" w:type="dxa"/>
            <w:tcBorders>
              <w:top w:val="nil"/>
              <w:left w:val="nil"/>
              <w:bottom w:val="single" w:sz="4" w:space="0" w:color="A6A6A6"/>
              <w:right w:val="single" w:sz="4" w:space="0" w:color="A6A6A6"/>
            </w:tcBorders>
            <w:hideMark/>
          </w:tcPr>
          <w:p w14:paraId="6ED27A18"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1BA2EC1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54492F69"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16ACBA4B" w14:textId="77777777" w:rsidR="00BE4FB0" w:rsidRPr="00BE4FB0" w:rsidRDefault="00BE4FB0" w:rsidP="00BE4FB0">
            <w:pPr>
              <w:spacing w:after="0"/>
              <w:rPr>
                <w:rFonts w:eastAsia="Times New Roman"/>
                <w:b/>
                <w:bCs/>
                <w:color w:val="0000FF"/>
                <w:sz w:val="16"/>
                <w:szCs w:val="16"/>
                <w:u w:val="single"/>
                <w:lang w:eastAsia="ja-JP"/>
              </w:rPr>
            </w:pPr>
            <w:hyperlink r:id="rId52" w:history="1">
              <w:r w:rsidRPr="00BE4FB0">
                <w:rPr>
                  <w:rStyle w:val="Hyperlink"/>
                  <w:rFonts w:eastAsia="Times New Roman"/>
                  <w:b/>
                  <w:bCs/>
                  <w:sz w:val="16"/>
                  <w:szCs w:val="16"/>
                  <w:lang w:eastAsia="ja-JP"/>
                </w:rPr>
                <w:t>6GSM-250231</w:t>
              </w:r>
            </w:hyperlink>
          </w:p>
        </w:tc>
      </w:tr>
      <w:tr w:rsidR="00BE4FB0" w:rsidRPr="00BE4FB0" w14:paraId="3BEBF98B"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1DB4D37B" w14:textId="77777777" w:rsidR="00BE4FB0" w:rsidRPr="00BE4FB0" w:rsidRDefault="00BE4FB0" w:rsidP="00BE4FB0">
            <w:pPr>
              <w:spacing w:after="0"/>
              <w:rPr>
                <w:sz w:val="16"/>
                <w:szCs w:val="16"/>
              </w:rPr>
            </w:pPr>
            <w:hyperlink r:id="rId53" w:history="1">
              <w:r w:rsidRPr="00BE4FB0">
                <w:rPr>
                  <w:rStyle w:val="Hyperlink"/>
                  <w:sz w:val="16"/>
                  <w:szCs w:val="16"/>
                </w:rPr>
                <w:t>6GSM-250228</w:t>
              </w:r>
            </w:hyperlink>
          </w:p>
        </w:tc>
        <w:tc>
          <w:tcPr>
            <w:tcW w:w="1834" w:type="dxa"/>
            <w:tcBorders>
              <w:top w:val="nil"/>
              <w:left w:val="nil"/>
              <w:bottom w:val="single" w:sz="4" w:space="0" w:color="A6A6A6"/>
              <w:right w:val="single" w:sz="4" w:space="0" w:color="A6A6A6"/>
            </w:tcBorders>
            <w:hideMark/>
          </w:tcPr>
          <w:p w14:paraId="3D21C75D"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On OpenDocument format</w:t>
            </w:r>
          </w:p>
        </w:tc>
        <w:tc>
          <w:tcPr>
            <w:tcW w:w="1552" w:type="dxa"/>
            <w:tcBorders>
              <w:top w:val="nil"/>
              <w:left w:val="nil"/>
              <w:bottom w:val="single" w:sz="4" w:space="0" w:color="A6A6A6"/>
              <w:right w:val="single" w:sz="4" w:space="0" w:color="A6A6A6"/>
            </w:tcBorders>
            <w:hideMark/>
          </w:tcPr>
          <w:p w14:paraId="53E9FEAB"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Apple France</w:t>
            </w:r>
          </w:p>
        </w:tc>
        <w:tc>
          <w:tcPr>
            <w:tcW w:w="877" w:type="dxa"/>
            <w:tcBorders>
              <w:top w:val="nil"/>
              <w:left w:val="nil"/>
              <w:bottom w:val="single" w:sz="4" w:space="0" w:color="A6A6A6"/>
              <w:right w:val="single" w:sz="4" w:space="0" w:color="A6A6A6"/>
            </w:tcBorders>
            <w:hideMark/>
          </w:tcPr>
          <w:p w14:paraId="52DBD5B0"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56A1AC8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1364D751"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1EA50636"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5865BE0B"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66D11E9D" w14:textId="77777777" w:rsidR="00BE4FB0" w:rsidRPr="00BE4FB0" w:rsidRDefault="00BE4FB0" w:rsidP="00BE4FB0">
            <w:pPr>
              <w:spacing w:after="0"/>
              <w:rPr>
                <w:sz w:val="16"/>
                <w:szCs w:val="16"/>
              </w:rPr>
            </w:pPr>
            <w:hyperlink r:id="rId54" w:history="1">
              <w:r w:rsidRPr="00BE4FB0">
                <w:rPr>
                  <w:rStyle w:val="Hyperlink"/>
                  <w:sz w:val="16"/>
                  <w:szCs w:val="16"/>
                </w:rPr>
                <w:t>6GSM-250229</w:t>
              </w:r>
            </w:hyperlink>
          </w:p>
        </w:tc>
        <w:tc>
          <w:tcPr>
            <w:tcW w:w="1834" w:type="dxa"/>
            <w:tcBorders>
              <w:top w:val="nil"/>
              <w:left w:val="nil"/>
              <w:bottom w:val="single" w:sz="4" w:space="0" w:color="A6A6A6"/>
              <w:right w:val="single" w:sz="4" w:space="0" w:color="A6A6A6"/>
            </w:tcBorders>
            <w:hideMark/>
          </w:tcPr>
          <w:p w14:paraId="7F90540F"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Proposal for new format for 3GPP specifications</w:t>
            </w:r>
          </w:p>
        </w:tc>
        <w:tc>
          <w:tcPr>
            <w:tcW w:w="1552" w:type="dxa"/>
            <w:tcBorders>
              <w:top w:val="nil"/>
              <w:left w:val="nil"/>
              <w:bottom w:val="single" w:sz="4" w:space="0" w:color="A6A6A6"/>
              <w:right w:val="single" w:sz="4" w:space="0" w:color="A6A6A6"/>
            </w:tcBorders>
            <w:hideMark/>
          </w:tcPr>
          <w:p w14:paraId="5EF5BA4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13F85FA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3A7A8167"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08C3304D"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4320B252" w14:textId="77777777" w:rsidR="00BE4FB0" w:rsidRPr="00BE4FB0" w:rsidRDefault="00BE4FB0" w:rsidP="00BE4FB0">
            <w:pPr>
              <w:spacing w:after="0"/>
              <w:rPr>
                <w:rFonts w:eastAsia="Times New Roman"/>
                <w:b/>
                <w:bCs/>
                <w:color w:val="0000FF"/>
                <w:sz w:val="16"/>
                <w:szCs w:val="16"/>
                <w:u w:val="single"/>
                <w:lang w:eastAsia="ja-JP"/>
              </w:rPr>
            </w:pPr>
            <w:hyperlink r:id="rId55" w:history="1">
              <w:r w:rsidRPr="00BE4FB0">
                <w:rPr>
                  <w:rStyle w:val="Hyperlink"/>
                  <w:rFonts w:eastAsia="Times New Roman"/>
                  <w:b/>
                  <w:bCs/>
                  <w:sz w:val="16"/>
                  <w:szCs w:val="16"/>
                  <w:lang w:eastAsia="ja-JP"/>
                </w:rPr>
                <w:t>6GSM-250237</w:t>
              </w:r>
            </w:hyperlink>
          </w:p>
        </w:tc>
      </w:tr>
      <w:tr w:rsidR="00BE4FB0" w:rsidRPr="00BE4FB0" w14:paraId="0DA1F2D4"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5238860F" w14:textId="77777777" w:rsidR="00BE4FB0" w:rsidRPr="00BE4FB0" w:rsidRDefault="00BE4FB0" w:rsidP="00BE4FB0">
            <w:pPr>
              <w:spacing w:after="0"/>
              <w:rPr>
                <w:sz w:val="16"/>
                <w:szCs w:val="16"/>
              </w:rPr>
            </w:pPr>
            <w:hyperlink r:id="rId56" w:history="1">
              <w:r w:rsidRPr="00BE4FB0">
                <w:rPr>
                  <w:rStyle w:val="Hyperlink"/>
                  <w:sz w:val="16"/>
                  <w:szCs w:val="16"/>
                </w:rPr>
                <w:t>6GSM-250230</w:t>
              </w:r>
            </w:hyperlink>
          </w:p>
        </w:tc>
        <w:tc>
          <w:tcPr>
            <w:tcW w:w="1834" w:type="dxa"/>
            <w:tcBorders>
              <w:top w:val="nil"/>
              <w:left w:val="nil"/>
              <w:bottom w:val="single" w:sz="4" w:space="0" w:color="A6A6A6"/>
              <w:right w:val="single" w:sz="4" w:space="0" w:color="A6A6A6"/>
            </w:tcBorders>
            <w:hideMark/>
          </w:tcPr>
          <w:p w14:paraId="5D7BD406"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Pseudo-CR on potential new formats for 3GPP specifications</w:t>
            </w:r>
          </w:p>
        </w:tc>
        <w:tc>
          <w:tcPr>
            <w:tcW w:w="1552" w:type="dxa"/>
            <w:tcBorders>
              <w:top w:val="nil"/>
              <w:left w:val="nil"/>
              <w:bottom w:val="single" w:sz="4" w:space="0" w:color="A6A6A6"/>
              <w:right w:val="single" w:sz="4" w:space="0" w:color="A6A6A6"/>
            </w:tcBorders>
            <w:hideMark/>
          </w:tcPr>
          <w:p w14:paraId="7281DD91"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7B1DF963"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47F53297"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24A2ACCA"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0FCB845F"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57075A82"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18ED58FA" w14:textId="77777777" w:rsidR="00BE4FB0" w:rsidRPr="00BE4FB0" w:rsidRDefault="00BE4FB0" w:rsidP="00BE4FB0">
            <w:pPr>
              <w:spacing w:after="0"/>
              <w:rPr>
                <w:sz w:val="16"/>
                <w:szCs w:val="16"/>
              </w:rPr>
            </w:pPr>
            <w:hyperlink r:id="rId57" w:history="1">
              <w:r w:rsidRPr="00BE4FB0">
                <w:rPr>
                  <w:rStyle w:val="Hyperlink"/>
                  <w:sz w:val="16"/>
                  <w:szCs w:val="16"/>
                </w:rPr>
                <w:t>6GSM-250231</w:t>
              </w:r>
            </w:hyperlink>
          </w:p>
        </w:tc>
        <w:tc>
          <w:tcPr>
            <w:tcW w:w="1834" w:type="dxa"/>
            <w:tcBorders>
              <w:top w:val="nil"/>
              <w:left w:val="nil"/>
              <w:bottom w:val="single" w:sz="4" w:space="0" w:color="A6A6A6"/>
              <w:right w:val="single" w:sz="4" w:space="0" w:color="A6A6A6"/>
            </w:tcBorders>
            <w:hideMark/>
          </w:tcPr>
          <w:p w14:paraId="647B3DDE"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Pseudo CR on new formats</w:t>
            </w:r>
          </w:p>
        </w:tc>
        <w:tc>
          <w:tcPr>
            <w:tcW w:w="1552" w:type="dxa"/>
            <w:tcBorders>
              <w:top w:val="nil"/>
              <w:left w:val="nil"/>
              <w:bottom w:val="single" w:sz="4" w:space="0" w:color="A6A6A6"/>
              <w:right w:val="single" w:sz="4" w:space="0" w:color="A6A6A6"/>
            </w:tcBorders>
            <w:hideMark/>
          </w:tcPr>
          <w:p w14:paraId="67015FB0"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Ericsson</w:t>
            </w:r>
          </w:p>
        </w:tc>
        <w:tc>
          <w:tcPr>
            <w:tcW w:w="877" w:type="dxa"/>
            <w:tcBorders>
              <w:top w:val="nil"/>
              <w:left w:val="nil"/>
              <w:bottom w:val="single" w:sz="4" w:space="0" w:color="A6A6A6"/>
              <w:right w:val="single" w:sz="4" w:space="0" w:color="A6A6A6"/>
            </w:tcBorders>
            <w:hideMark/>
          </w:tcPr>
          <w:p w14:paraId="3AC0CE4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11B791B5"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4A5D7A89"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7F32B2EE" w14:textId="77777777" w:rsidR="00BE4FB0" w:rsidRPr="00BE4FB0" w:rsidRDefault="00BE4FB0" w:rsidP="00BE4FB0">
            <w:pPr>
              <w:spacing w:after="0"/>
              <w:rPr>
                <w:rFonts w:eastAsia="Times New Roman"/>
                <w:b/>
                <w:bCs/>
                <w:color w:val="0000FF"/>
                <w:sz w:val="16"/>
                <w:szCs w:val="16"/>
                <w:u w:val="single"/>
                <w:lang w:eastAsia="ja-JP"/>
              </w:rPr>
            </w:pPr>
            <w:hyperlink r:id="rId58" w:history="1">
              <w:r w:rsidRPr="00BE4FB0">
                <w:rPr>
                  <w:rStyle w:val="Hyperlink"/>
                  <w:rFonts w:eastAsia="Times New Roman"/>
                  <w:b/>
                  <w:bCs/>
                  <w:sz w:val="16"/>
                  <w:szCs w:val="16"/>
                  <w:lang w:eastAsia="ja-JP"/>
                </w:rPr>
                <w:t>6GSM-250238</w:t>
              </w:r>
            </w:hyperlink>
          </w:p>
        </w:tc>
      </w:tr>
      <w:tr w:rsidR="00BE4FB0" w:rsidRPr="00BE4FB0" w14:paraId="1F993D32"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5028056B" w14:textId="77777777" w:rsidR="00BE4FB0" w:rsidRPr="00BE4FB0" w:rsidRDefault="00BE4FB0" w:rsidP="00BE4FB0">
            <w:pPr>
              <w:spacing w:after="0"/>
              <w:rPr>
                <w:sz w:val="16"/>
                <w:szCs w:val="16"/>
              </w:rPr>
            </w:pPr>
            <w:hyperlink r:id="rId59" w:history="1">
              <w:r w:rsidRPr="00BE4FB0">
                <w:rPr>
                  <w:rStyle w:val="Hyperlink"/>
                  <w:sz w:val="16"/>
                  <w:szCs w:val="16"/>
                </w:rPr>
                <w:t>6GSM-250237</w:t>
              </w:r>
            </w:hyperlink>
          </w:p>
        </w:tc>
        <w:tc>
          <w:tcPr>
            <w:tcW w:w="1834" w:type="dxa"/>
            <w:tcBorders>
              <w:top w:val="nil"/>
              <w:left w:val="nil"/>
              <w:bottom w:val="single" w:sz="4" w:space="0" w:color="A6A6A6"/>
              <w:right w:val="single" w:sz="4" w:space="0" w:color="A6A6A6"/>
            </w:tcBorders>
            <w:hideMark/>
          </w:tcPr>
          <w:p w14:paraId="2A64ABB2"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Proposal for new format for 3GPP specifications</w:t>
            </w:r>
          </w:p>
        </w:tc>
        <w:tc>
          <w:tcPr>
            <w:tcW w:w="1552" w:type="dxa"/>
            <w:tcBorders>
              <w:top w:val="nil"/>
              <w:left w:val="nil"/>
              <w:bottom w:val="single" w:sz="4" w:space="0" w:color="A6A6A6"/>
              <w:right w:val="single" w:sz="4" w:space="0" w:color="A6A6A6"/>
            </w:tcBorders>
            <w:hideMark/>
          </w:tcPr>
          <w:p w14:paraId="731B8CA0"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02EEC27A"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1CA7689C"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5D64FB8B"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0612F04C"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722A8BF2"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54CD79BC" w14:textId="77777777" w:rsidR="00BE4FB0" w:rsidRPr="00BE4FB0" w:rsidRDefault="00BE4FB0" w:rsidP="00BE4FB0">
            <w:pPr>
              <w:spacing w:after="0"/>
              <w:rPr>
                <w:sz w:val="16"/>
                <w:szCs w:val="16"/>
              </w:rPr>
            </w:pPr>
            <w:hyperlink r:id="rId60" w:history="1">
              <w:r w:rsidRPr="00BE4FB0">
                <w:rPr>
                  <w:rStyle w:val="Hyperlink"/>
                  <w:sz w:val="16"/>
                  <w:szCs w:val="16"/>
                </w:rPr>
                <w:t>6GSM-250238</w:t>
              </w:r>
            </w:hyperlink>
          </w:p>
        </w:tc>
        <w:tc>
          <w:tcPr>
            <w:tcW w:w="1834" w:type="dxa"/>
            <w:tcBorders>
              <w:top w:val="nil"/>
              <w:left w:val="nil"/>
              <w:bottom w:val="single" w:sz="4" w:space="0" w:color="A6A6A6"/>
              <w:right w:val="single" w:sz="4" w:space="0" w:color="A6A6A6"/>
            </w:tcBorders>
            <w:hideMark/>
          </w:tcPr>
          <w:p w14:paraId="69C4019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Pseudo CR on new formats</w:t>
            </w:r>
          </w:p>
        </w:tc>
        <w:tc>
          <w:tcPr>
            <w:tcW w:w="1552" w:type="dxa"/>
            <w:tcBorders>
              <w:top w:val="nil"/>
              <w:left w:val="nil"/>
              <w:bottom w:val="single" w:sz="4" w:space="0" w:color="A6A6A6"/>
              <w:right w:val="single" w:sz="4" w:space="0" w:color="A6A6A6"/>
            </w:tcBorders>
            <w:hideMark/>
          </w:tcPr>
          <w:p w14:paraId="1F7D744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Ericsson</w:t>
            </w:r>
          </w:p>
        </w:tc>
        <w:tc>
          <w:tcPr>
            <w:tcW w:w="877" w:type="dxa"/>
            <w:tcBorders>
              <w:top w:val="nil"/>
              <w:left w:val="nil"/>
              <w:bottom w:val="single" w:sz="4" w:space="0" w:color="A6A6A6"/>
              <w:right w:val="single" w:sz="4" w:space="0" w:color="A6A6A6"/>
            </w:tcBorders>
            <w:hideMark/>
          </w:tcPr>
          <w:p w14:paraId="2AE224F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4</w:t>
            </w:r>
          </w:p>
        </w:tc>
        <w:tc>
          <w:tcPr>
            <w:tcW w:w="2229" w:type="dxa"/>
            <w:tcBorders>
              <w:top w:val="nil"/>
              <w:left w:val="nil"/>
              <w:bottom w:val="single" w:sz="4" w:space="0" w:color="A6A6A6"/>
              <w:right w:val="single" w:sz="4" w:space="0" w:color="A6A6A6"/>
            </w:tcBorders>
            <w:shd w:val="clear" w:color="000000" w:fill="BFBFBF"/>
            <w:hideMark/>
          </w:tcPr>
          <w:p w14:paraId="40B06CB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potential new formats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4B47C501"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1B5DA25D"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5B08843E"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6547ABA9" w14:textId="77777777" w:rsidR="00BE4FB0" w:rsidRPr="00BE4FB0" w:rsidRDefault="00BE4FB0" w:rsidP="00BE4FB0">
            <w:pPr>
              <w:spacing w:after="0"/>
              <w:rPr>
                <w:sz w:val="16"/>
                <w:szCs w:val="16"/>
              </w:rPr>
            </w:pPr>
            <w:hyperlink r:id="rId61" w:history="1">
              <w:r w:rsidRPr="00BE4FB0">
                <w:rPr>
                  <w:rStyle w:val="Hyperlink"/>
                  <w:sz w:val="16"/>
                  <w:szCs w:val="16"/>
                </w:rPr>
                <w:t>6GSM-250209</w:t>
              </w:r>
            </w:hyperlink>
          </w:p>
        </w:tc>
        <w:tc>
          <w:tcPr>
            <w:tcW w:w="1834" w:type="dxa"/>
            <w:tcBorders>
              <w:top w:val="nil"/>
              <w:left w:val="nil"/>
              <w:bottom w:val="single" w:sz="4" w:space="0" w:color="A6A6A6"/>
              <w:right w:val="single" w:sz="4" w:space="0" w:color="A6A6A6"/>
            </w:tcBorders>
            <w:hideMark/>
          </w:tcPr>
          <w:p w14:paraId="0991703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Tools that can be developed for OpenDocument</w:t>
            </w:r>
          </w:p>
        </w:tc>
        <w:tc>
          <w:tcPr>
            <w:tcW w:w="1552" w:type="dxa"/>
            <w:tcBorders>
              <w:top w:val="nil"/>
              <w:left w:val="nil"/>
              <w:bottom w:val="single" w:sz="4" w:space="0" w:color="A6A6A6"/>
              <w:right w:val="single" w:sz="4" w:space="0" w:color="A6A6A6"/>
            </w:tcBorders>
            <w:hideMark/>
          </w:tcPr>
          <w:p w14:paraId="2B8A2D65"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Apple France</w:t>
            </w:r>
          </w:p>
        </w:tc>
        <w:tc>
          <w:tcPr>
            <w:tcW w:w="877" w:type="dxa"/>
            <w:tcBorders>
              <w:top w:val="nil"/>
              <w:left w:val="nil"/>
              <w:bottom w:val="single" w:sz="4" w:space="0" w:color="A6A6A6"/>
              <w:right w:val="single" w:sz="4" w:space="0" w:color="A6A6A6"/>
            </w:tcBorders>
            <w:hideMark/>
          </w:tcPr>
          <w:p w14:paraId="6EFC3F80"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5</w:t>
            </w:r>
          </w:p>
        </w:tc>
        <w:tc>
          <w:tcPr>
            <w:tcW w:w="2229" w:type="dxa"/>
            <w:tcBorders>
              <w:top w:val="nil"/>
              <w:left w:val="nil"/>
              <w:bottom w:val="single" w:sz="4" w:space="0" w:color="A6A6A6"/>
              <w:right w:val="single" w:sz="4" w:space="0" w:color="A6A6A6"/>
            </w:tcBorders>
            <w:shd w:val="clear" w:color="000000" w:fill="BFBFBF"/>
            <w:hideMark/>
          </w:tcPr>
          <w:p w14:paraId="5E1CFA1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18B380CE"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39610BA5" w14:textId="77777777" w:rsidR="00BE4FB0" w:rsidRPr="00BE4FB0" w:rsidRDefault="00BE4FB0" w:rsidP="00BE4FB0">
            <w:pPr>
              <w:spacing w:after="0"/>
              <w:rPr>
                <w:rFonts w:eastAsia="Times New Roman"/>
                <w:b/>
                <w:bCs/>
                <w:color w:val="0000FF"/>
                <w:sz w:val="16"/>
                <w:szCs w:val="16"/>
                <w:u w:val="single"/>
                <w:lang w:eastAsia="ja-JP"/>
              </w:rPr>
            </w:pPr>
            <w:hyperlink r:id="rId62" w:history="1">
              <w:r w:rsidRPr="00BE4FB0">
                <w:rPr>
                  <w:rStyle w:val="Hyperlink"/>
                  <w:rFonts w:eastAsia="Times New Roman"/>
                  <w:b/>
                  <w:bCs/>
                  <w:sz w:val="16"/>
                  <w:szCs w:val="16"/>
                  <w:lang w:eastAsia="ja-JP"/>
                </w:rPr>
                <w:t>6GSM-250236</w:t>
              </w:r>
            </w:hyperlink>
          </w:p>
        </w:tc>
      </w:tr>
      <w:tr w:rsidR="00BE4FB0" w:rsidRPr="00BE4FB0" w14:paraId="0270C9B5"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70C62D6A" w14:textId="77777777" w:rsidR="00BE4FB0" w:rsidRPr="00BE4FB0" w:rsidRDefault="00BE4FB0" w:rsidP="00BE4FB0">
            <w:pPr>
              <w:spacing w:after="0"/>
              <w:rPr>
                <w:sz w:val="16"/>
                <w:szCs w:val="16"/>
              </w:rPr>
            </w:pPr>
            <w:hyperlink r:id="rId63" w:history="1">
              <w:r w:rsidRPr="00BE4FB0">
                <w:rPr>
                  <w:rStyle w:val="Hyperlink"/>
                  <w:sz w:val="16"/>
                  <w:szCs w:val="16"/>
                </w:rPr>
                <w:t>6GSM-250213</w:t>
              </w:r>
            </w:hyperlink>
          </w:p>
        </w:tc>
        <w:tc>
          <w:tcPr>
            <w:tcW w:w="1834" w:type="dxa"/>
            <w:tcBorders>
              <w:top w:val="nil"/>
              <w:left w:val="nil"/>
              <w:bottom w:val="single" w:sz="4" w:space="0" w:color="A6A6A6"/>
              <w:right w:val="single" w:sz="4" w:space="0" w:color="A6A6A6"/>
            </w:tcBorders>
            <w:hideMark/>
          </w:tcPr>
          <w:p w14:paraId="7DC9351D"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Proposal for Git for 3GPP specifications</w:t>
            </w:r>
          </w:p>
        </w:tc>
        <w:tc>
          <w:tcPr>
            <w:tcW w:w="1552" w:type="dxa"/>
            <w:tcBorders>
              <w:top w:val="nil"/>
              <w:left w:val="nil"/>
              <w:bottom w:val="single" w:sz="4" w:space="0" w:color="A6A6A6"/>
              <w:right w:val="single" w:sz="4" w:space="0" w:color="A6A6A6"/>
            </w:tcBorders>
            <w:hideMark/>
          </w:tcPr>
          <w:p w14:paraId="2B07923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5C824657"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5</w:t>
            </w:r>
          </w:p>
        </w:tc>
        <w:tc>
          <w:tcPr>
            <w:tcW w:w="2229" w:type="dxa"/>
            <w:tcBorders>
              <w:top w:val="nil"/>
              <w:left w:val="nil"/>
              <w:bottom w:val="single" w:sz="4" w:space="0" w:color="A6A6A6"/>
              <w:right w:val="single" w:sz="4" w:space="0" w:color="A6A6A6"/>
            </w:tcBorders>
            <w:shd w:val="clear" w:color="000000" w:fill="BFBFBF"/>
            <w:hideMark/>
          </w:tcPr>
          <w:p w14:paraId="0CD14E13"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54ACF9E8"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0AFC0C4E" w14:textId="77777777" w:rsidR="00BE4FB0" w:rsidRPr="00BE4FB0" w:rsidRDefault="00BE4FB0" w:rsidP="00BE4FB0">
            <w:pPr>
              <w:spacing w:after="0"/>
              <w:rPr>
                <w:rFonts w:eastAsia="Times New Roman"/>
                <w:b/>
                <w:bCs/>
                <w:color w:val="0000FF"/>
                <w:sz w:val="16"/>
                <w:szCs w:val="16"/>
                <w:u w:val="single"/>
                <w:lang w:eastAsia="ja-JP"/>
              </w:rPr>
            </w:pPr>
            <w:hyperlink r:id="rId64" w:history="1">
              <w:r w:rsidRPr="00BE4FB0">
                <w:rPr>
                  <w:rStyle w:val="Hyperlink"/>
                  <w:rFonts w:eastAsia="Times New Roman"/>
                  <w:b/>
                  <w:bCs/>
                  <w:sz w:val="16"/>
                  <w:szCs w:val="16"/>
                  <w:lang w:eastAsia="ja-JP"/>
                </w:rPr>
                <w:t>6GSM-250233</w:t>
              </w:r>
            </w:hyperlink>
          </w:p>
        </w:tc>
      </w:tr>
      <w:tr w:rsidR="00BE4FB0" w:rsidRPr="00BE4FB0" w14:paraId="5AA39FD4"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3BF6CF2A" w14:textId="77777777" w:rsidR="00BE4FB0" w:rsidRPr="00BE4FB0" w:rsidRDefault="00BE4FB0" w:rsidP="00BE4FB0">
            <w:pPr>
              <w:spacing w:after="0"/>
              <w:rPr>
                <w:sz w:val="16"/>
                <w:szCs w:val="16"/>
              </w:rPr>
            </w:pPr>
            <w:hyperlink r:id="rId65" w:history="1">
              <w:r w:rsidRPr="00BE4FB0">
                <w:rPr>
                  <w:rStyle w:val="Hyperlink"/>
                  <w:sz w:val="16"/>
                  <w:szCs w:val="16"/>
                </w:rPr>
                <w:t>6GSM-250220</w:t>
              </w:r>
            </w:hyperlink>
          </w:p>
        </w:tc>
        <w:tc>
          <w:tcPr>
            <w:tcW w:w="1834" w:type="dxa"/>
            <w:tcBorders>
              <w:top w:val="nil"/>
              <w:left w:val="nil"/>
              <w:bottom w:val="single" w:sz="4" w:space="0" w:color="A6A6A6"/>
              <w:right w:val="single" w:sz="4" w:space="0" w:color="A6A6A6"/>
            </w:tcBorders>
            <w:hideMark/>
          </w:tcPr>
          <w:p w14:paraId="067650C3"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Pseudo-CR on use of Git and ETSI FORGE</w:t>
            </w:r>
          </w:p>
        </w:tc>
        <w:tc>
          <w:tcPr>
            <w:tcW w:w="1552" w:type="dxa"/>
            <w:tcBorders>
              <w:top w:val="nil"/>
              <w:left w:val="nil"/>
              <w:bottom w:val="single" w:sz="4" w:space="0" w:color="A6A6A6"/>
              <w:right w:val="single" w:sz="4" w:space="0" w:color="A6A6A6"/>
            </w:tcBorders>
            <w:hideMark/>
          </w:tcPr>
          <w:p w14:paraId="0404EC6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4BEF1C8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5</w:t>
            </w:r>
          </w:p>
        </w:tc>
        <w:tc>
          <w:tcPr>
            <w:tcW w:w="2229" w:type="dxa"/>
            <w:tcBorders>
              <w:top w:val="nil"/>
              <w:left w:val="nil"/>
              <w:bottom w:val="single" w:sz="4" w:space="0" w:color="A6A6A6"/>
              <w:right w:val="single" w:sz="4" w:space="0" w:color="A6A6A6"/>
            </w:tcBorders>
            <w:shd w:val="clear" w:color="000000" w:fill="BFBFBF"/>
            <w:hideMark/>
          </w:tcPr>
          <w:p w14:paraId="2F25C4A7"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56F60632"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postponed</w:t>
            </w:r>
          </w:p>
        </w:tc>
        <w:tc>
          <w:tcPr>
            <w:tcW w:w="1264" w:type="dxa"/>
            <w:tcBorders>
              <w:top w:val="nil"/>
              <w:left w:val="nil"/>
              <w:bottom w:val="single" w:sz="4" w:space="0" w:color="A6A6A6"/>
              <w:right w:val="single" w:sz="4" w:space="0" w:color="A6A6A6"/>
            </w:tcBorders>
            <w:shd w:val="clear" w:color="000000" w:fill="BFBFBF"/>
            <w:hideMark/>
          </w:tcPr>
          <w:p w14:paraId="3758899A"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78E9B20E"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52375B69" w14:textId="77777777" w:rsidR="00BE4FB0" w:rsidRPr="00BE4FB0" w:rsidRDefault="00BE4FB0" w:rsidP="00BE4FB0">
            <w:pPr>
              <w:spacing w:after="0"/>
              <w:rPr>
                <w:sz w:val="16"/>
                <w:szCs w:val="16"/>
              </w:rPr>
            </w:pPr>
            <w:hyperlink r:id="rId66" w:history="1">
              <w:r w:rsidRPr="00BE4FB0">
                <w:rPr>
                  <w:rStyle w:val="Hyperlink"/>
                  <w:sz w:val="16"/>
                  <w:szCs w:val="16"/>
                </w:rPr>
                <w:t>6GSM-250225</w:t>
              </w:r>
            </w:hyperlink>
          </w:p>
        </w:tc>
        <w:tc>
          <w:tcPr>
            <w:tcW w:w="1834" w:type="dxa"/>
            <w:tcBorders>
              <w:top w:val="nil"/>
              <w:left w:val="nil"/>
              <w:bottom w:val="single" w:sz="4" w:space="0" w:color="A6A6A6"/>
              <w:right w:val="single" w:sz="4" w:space="0" w:color="A6A6A6"/>
            </w:tcBorders>
            <w:hideMark/>
          </w:tcPr>
          <w:p w14:paraId="30BAAB5B"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Pseudo CR on 3GPP Forge</w:t>
            </w:r>
          </w:p>
        </w:tc>
        <w:tc>
          <w:tcPr>
            <w:tcW w:w="1552" w:type="dxa"/>
            <w:tcBorders>
              <w:top w:val="nil"/>
              <w:left w:val="nil"/>
              <w:bottom w:val="single" w:sz="4" w:space="0" w:color="A6A6A6"/>
              <w:right w:val="single" w:sz="4" w:space="0" w:color="A6A6A6"/>
            </w:tcBorders>
            <w:hideMark/>
          </w:tcPr>
          <w:p w14:paraId="044C7E3B"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Ericsson</w:t>
            </w:r>
          </w:p>
        </w:tc>
        <w:tc>
          <w:tcPr>
            <w:tcW w:w="877" w:type="dxa"/>
            <w:tcBorders>
              <w:top w:val="nil"/>
              <w:left w:val="nil"/>
              <w:bottom w:val="single" w:sz="4" w:space="0" w:color="A6A6A6"/>
              <w:right w:val="single" w:sz="4" w:space="0" w:color="A6A6A6"/>
            </w:tcBorders>
            <w:hideMark/>
          </w:tcPr>
          <w:p w14:paraId="05934B72"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5</w:t>
            </w:r>
          </w:p>
        </w:tc>
        <w:tc>
          <w:tcPr>
            <w:tcW w:w="2229" w:type="dxa"/>
            <w:tcBorders>
              <w:top w:val="nil"/>
              <w:left w:val="nil"/>
              <w:bottom w:val="single" w:sz="4" w:space="0" w:color="A6A6A6"/>
              <w:right w:val="single" w:sz="4" w:space="0" w:color="A6A6A6"/>
            </w:tcBorders>
            <w:shd w:val="clear" w:color="000000" w:fill="BFBFBF"/>
            <w:hideMark/>
          </w:tcPr>
          <w:p w14:paraId="7EC1F5C1"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71FDE6CB"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postponed</w:t>
            </w:r>
          </w:p>
        </w:tc>
        <w:tc>
          <w:tcPr>
            <w:tcW w:w="1264" w:type="dxa"/>
            <w:tcBorders>
              <w:top w:val="nil"/>
              <w:left w:val="nil"/>
              <w:bottom w:val="single" w:sz="4" w:space="0" w:color="A6A6A6"/>
              <w:right w:val="single" w:sz="4" w:space="0" w:color="A6A6A6"/>
            </w:tcBorders>
            <w:shd w:val="clear" w:color="000000" w:fill="BFBFBF"/>
            <w:hideMark/>
          </w:tcPr>
          <w:p w14:paraId="348BF95A"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3E7D393E"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3860C46A" w14:textId="77777777" w:rsidR="00BE4FB0" w:rsidRPr="00BE4FB0" w:rsidRDefault="00BE4FB0" w:rsidP="00BE4FB0">
            <w:pPr>
              <w:spacing w:after="0"/>
              <w:rPr>
                <w:sz w:val="16"/>
                <w:szCs w:val="16"/>
              </w:rPr>
            </w:pPr>
            <w:hyperlink r:id="rId67" w:history="1">
              <w:r w:rsidRPr="00BE4FB0">
                <w:rPr>
                  <w:rStyle w:val="Hyperlink"/>
                  <w:sz w:val="16"/>
                  <w:szCs w:val="16"/>
                </w:rPr>
                <w:t>6GSM-250232</w:t>
              </w:r>
            </w:hyperlink>
          </w:p>
        </w:tc>
        <w:tc>
          <w:tcPr>
            <w:tcW w:w="1834" w:type="dxa"/>
            <w:tcBorders>
              <w:top w:val="nil"/>
              <w:left w:val="nil"/>
              <w:bottom w:val="single" w:sz="4" w:space="0" w:color="A6A6A6"/>
              <w:right w:val="single" w:sz="4" w:space="0" w:color="A6A6A6"/>
            </w:tcBorders>
            <w:hideMark/>
          </w:tcPr>
          <w:p w14:paraId="735BDDC3"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Tools that can be developed for OpenDocument</w:t>
            </w:r>
          </w:p>
        </w:tc>
        <w:tc>
          <w:tcPr>
            <w:tcW w:w="1552" w:type="dxa"/>
            <w:tcBorders>
              <w:top w:val="nil"/>
              <w:left w:val="nil"/>
              <w:bottom w:val="single" w:sz="4" w:space="0" w:color="A6A6A6"/>
              <w:right w:val="single" w:sz="4" w:space="0" w:color="A6A6A6"/>
            </w:tcBorders>
            <w:hideMark/>
          </w:tcPr>
          <w:p w14:paraId="2657781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Apple France</w:t>
            </w:r>
          </w:p>
        </w:tc>
        <w:tc>
          <w:tcPr>
            <w:tcW w:w="877" w:type="dxa"/>
            <w:tcBorders>
              <w:top w:val="nil"/>
              <w:left w:val="nil"/>
              <w:bottom w:val="single" w:sz="4" w:space="0" w:color="A6A6A6"/>
              <w:right w:val="single" w:sz="4" w:space="0" w:color="A6A6A6"/>
            </w:tcBorders>
            <w:hideMark/>
          </w:tcPr>
          <w:p w14:paraId="04A66306"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5</w:t>
            </w:r>
          </w:p>
        </w:tc>
        <w:tc>
          <w:tcPr>
            <w:tcW w:w="2229" w:type="dxa"/>
            <w:tcBorders>
              <w:top w:val="nil"/>
              <w:left w:val="nil"/>
              <w:bottom w:val="single" w:sz="4" w:space="0" w:color="A6A6A6"/>
              <w:right w:val="single" w:sz="4" w:space="0" w:color="A6A6A6"/>
            </w:tcBorders>
            <w:shd w:val="clear" w:color="000000" w:fill="BFBFBF"/>
            <w:hideMark/>
          </w:tcPr>
          <w:p w14:paraId="7E3182CA"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4C7386A1"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withdrawn</w:t>
            </w:r>
          </w:p>
        </w:tc>
        <w:tc>
          <w:tcPr>
            <w:tcW w:w="1264" w:type="dxa"/>
            <w:tcBorders>
              <w:top w:val="nil"/>
              <w:left w:val="nil"/>
              <w:bottom w:val="single" w:sz="4" w:space="0" w:color="A6A6A6"/>
              <w:right w:val="single" w:sz="4" w:space="0" w:color="A6A6A6"/>
            </w:tcBorders>
            <w:shd w:val="clear" w:color="000000" w:fill="BFBFBF"/>
            <w:hideMark/>
          </w:tcPr>
          <w:p w14:paraId="0700A316"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5DE47C69"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6509C67B" w14:textId="77777777" w:rsidR="00BE4FB0" w:rsidRPr="00BE4FB0" w:rsidRDefault="00BE4FB0" w:rsidP="00BE4FB0">
            <w:pPr>
              <w:spacing w:after="0"/>
              <w:rPr>
                <w:sz w:val="16"/>
                <w:szCs w:val="16"/>
              </w:rPr>
            </w:pPr>
            <w:hyperlink r:id="rId68" w:history="1">
              <w:r w:rsidRPr="00BE4FB0">
                <w:rPr>
                  <w:rStyle w:val="Hyperlink"/>
                  <w:sz w:val="16"/>
                  <w:szCs w:val="16"/>
                </w:rPr>
                <w:t>6GSM-250233</w:t>
              </w:r>
            </w:hyperlink>
          </w:p>
        </w:tc>
        <w:tc>
          <w:tcPr>
            <w:tcW w:w="1834" w:type="dxa"/>
            <w:tcBorders>
              <w:top w:val="nil"/>
              <w:left w:val="nil"/>
              <w:bottom w:val="single" w:sz="4" w:space="0" w:color="A6A6A6"/>
              <w:right w:val="single" w:sz="4" w:space="0" w:color="A6A6A6"/>
            </w:tcBorders>
            <w:hideMark/>
          </w:tcPr>
          <w:p w14:paraId="4310370C"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Proposal for Git for 3GPP specifications</w:t>
            </w:r>
          </w:p>
        </w:tc>
        <w:tc>
          <w:tcPr>
            <w:tcW w:w="1552" w:type="dxa"/>
            <w:tcBorders>
              <w:top w:val="nil"/>
              <w:left w:val="nil"/>
              <w:bottom w:val="single" w:sz="4" w:space="0" w:color="A6A6A6"/>
              <w:right w:val="single" w:sz="4" w:space="0" w:color="A6A6A6"/>
            </w:tcBorders>
            <w:hideMark/>
          </w:tcPr>
          <w:p w14:paraId="601CA372"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45B72F52"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5</w:t>
            </w:r>
          </w:p>
        </w:tc>
        <w:tc>
          <w:tcPr>
            <w:tcW w:w="2229" w:type="dxa"/>
            <w:tcBorders>
              <w:top w:val="nil"/>
              <w:left w:val="nil"/>
              <w:bottom w:val="single" w:sz="4" w:space="0" w:color="A6A6A6"/>
              <w:right w:val="single" w:sz="4" w:space="0" w:color="A6A6A6"/>
            </w:tcBorders>
            <w:shd w:val="clear" w:color="000000" w:fill="BFBFBF"/>
            <w:hideMark/>
          </w:tcPr>
          <w:p w14:paraId="1F9F2DA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38A69FAE"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6B48AB67" w14:textId="77777777" w:rsidR="00BE4FB0" w:rsidRPr="00BE4FB0" w:rsidRDefault="00BE4FB0" w:rsidP="00BE4FB0">
            <w:pPr>
              <w:spacing w:after="0"/>
              <w:rPr>
                <w:rFonts w:eastAsia="Times New Roman"/>
                <w:b/>
                <w:bCs/>
                <w:color w:val="0000FF"/>
                <w:sz w:val="16"/>
                <w:szCs w:val="16"/>
                <w:u w:val="single"/>
                <w:lang w:eastAsia="ja-JP"/>
              </w:rPr>
            </w:pPr>
            <w:hyperlink r:id="rId69" w:history="1">
              <w:r w:rsidRPr="00BE4FB0">
                <w:rPr>
                  <w:rStyle w:val="Hyperlink"/>
                  <w:rFonts w:eastAsia="Times New Roman"/>
                  <w:b/>
                  <w:bCs/>
                  <w:sz w:val="16"/>
                  <w:szCs w:val="16"/>
                  <w:lang w:eastAsia="ja-JP"/>
                </w:rPr>
                <w:t>6GSM-250240</w:t>
              </w:r>
            </w:hyperlink>
          </w:p>
        </w:tc>
      </w:tr>
      <w:tr w:rsidR="00BE4FB0" w:rsidRPr="00BE4FB0" w14:paraId="777DE770"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2185BADD" w14:textId="77777777" w:rsidR="00BE4FB0" w:rsidRPr="00BE4FB0" w:rsidRDefault="00BE4FB0" w:rsidP="00BE4FB0">
            <w:pPr>
              <w:spacing w:after="0"/>
              <w:rPr>
                <w:sz w:val="16"/>
                <w:szCs w:val="16"/>
              </w:rPr>
            </w:pPr>
            <w:hyperlink r:id="rId70" w:history="1">
              <w:r w:rsidRPr="00BE4FB0">
                <w:rPr>
                  <w:rStyle w:val="Hyperlink"/>
                  <w:sz w:val="16"/>
                  <w:szCs w:val="16"/>
                </w:rPr>
                <w:t>6GSM-250236</w:t>
              </w:r>
            </w:hyperlink>
          </w:p>
        </w:tc>
        <w:tc>
          <w:tcPr>
            <w:tcW w:w="1834" w:type="dxa"/>
            <w:tcBorders>
              <w:top w:val="nil"/>
              <w:left w:val="nil"/>
              <w:bottom w:val="single" w:sz="4" w:space="0" w:color="A6A6A6"/>
              <w:right w:val="single" w:sz="4" w:space="0" w:color="A6A6A6"/>
            </w:tcBorders>
            <w:hideMark/>
          </w:tcPr>
          <w:p w14:paraId="225E674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Tools that can be developed for OpenDocument</w:t>
            </w:r>
          </w:p>
        </w:tc>
        <w:tc>
          <w:tcPr>
            <w:tcW w:w="1552" w:type="dxa"/>
            <w:tcBorders>
              <w:top w:val="nil"/>
              <w:left w:val="nil"/>
              <w:bottom w:val="single" w:sz="4" w:space="0" w:color="A6A6A6"/>
              <w:right w:val="single" w:sz="4" w:space="0" w:color="A6A6A6"/>
            </w:tcBorders>
            <w:hideMark/>
          </w:tcPr>
          <w:p w14:paraId="1AAD1B70"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Apple France</w:t>
            </w:r>
          </w:p>
        </w:tc>
        <w:tc>
          <w:tcPr>
            <w:tcW w:w="877" w:type="dxa"/>
            <w:tcBorders>
              <w:top w:val="nil"/>
              <w:left w:val="nil"/>
              <w:bottom w:val="single" w:sz="4" w:space="0" w:color="A6A6A6"/>
              <w:right w:val="single" w:sz="4" w:space="0" w:color="A6A6A6"/>
            </w:tcBorders>
            <w:hideMark/>
          </w:tcPr>
          <w:p w14:paraId="7E0248D6"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5</w:t>
            </w:r>
          </w:p>
        </w:tc>
        <w:tc>
          <w:tcPr>
            <w:tcW w:w="2229" w:type="dxa"/>
            <w:tcBorders>
              <w:top w:val="nil"/>
              <w:left w:val="nil"/>
              <w:bottom w:val="single" w:sz="4" w:space="0" w:color="A6A6A6"/>
              <w:right w:val="single" w:sz="4" w:space="0" w:color="A6A6A6"/>
            </w:tcBorders>
            <w:shd w:val="clear" w:color="000000" w:fill="BFBFBF"/>
            <w:hideMark/>
          </w:tcPr>
          <w:p w14:paraId="38B13FF1"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02EEC052"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1C54AD02" w14:textId="77777777" w:rsidR="00BE4FB0" w:rsidRPr="00BE4FB0" w:rsidRDefault="00BE4FB0" w:rsidP="00BE4FB0">
            <w:pPr>
              <w:spacing w:after="0"/>
              <w:rPr>
                <w:rFonts w:eastAsia="Times New Roman"/>
                <w:b/>
                <w:bCs/>
                <w:color w:val="0000FF"/>
                <w:sz w:val="16"/>
                <w:szCs w:val="16"/>
                <w:u w:val="single"/>
                <w:lang w:eastAsia="ja-JP"/>
              </w:rPr>
            </w:pPr>
            <w:hyperlink r:id="rId71" w:history="1">
              <w:r w:rsidRPr="00BE4FB0">
                <w:rPr>
                  <w:rStyle w:val="Hyperlink"/>
                  <w:rFonts w:eastAsia="Times New Roman"/>
                  <w:b/>
                  <w:bCs/>
                  <w:sz w:val="16"/>
                  <w:szCs w:val="16"/>
                  <w:lang w:eastAsia="ja-JP"/>
                </w:rPr>
                <w:t>6GSM-250239</w:t>
              </w:r>
            </w:hyperlink>
          </w:p>
        </w:tc>
      </w:tr>
      <w:tr w:rsidR="00BE4FB0" w:rsidRPr="00BE4FB0" w14:paraId="33A079F2"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3424AFFF" w14:textId="77777777" w:rsidR="00BE4FB0" w:rsidRPr="00BE4FB0" w:rsidRDefault="00BE4FB0" w:rsidP="00BE4FB0">
            <w:pPr>
              <w:spacing w:after="0"/>
              <w:rPr>
                <w:sz w:val="16"/>
                <w:szCs w:val="16"/>
              </w:rPr>
            </w:pPr>
            <w:r w:rsidRPr="00BE4FB0">
              <w:rPr>
                <w:sz w:val="16"/>
                <w:szCs w:val="16"/>
              </w:rPr>
              <w:t>6GSM-250239</w:t>
            </w:r>
          </w:p>
        </w:tc>
        <w:tc>
          <w:tcPr>
            <w:tcW w:w="1834" w:type="dxa"/>
            <w:tcBorders>
              <w:top w:val="nil"/>
              <w:left w:val="nil"/>
              <w:bottom w:val="single" w:sz="4" w:space="0" w:color="A6A6A6"/>
              <w:right w:val="single" w:sz="4" w:space="0" w:color="A6A6A6"/>
            </w:tcBorders>
            <w:hideMark/>
          </w:tcPr>
          <w:p w14:paraId="7E808A4C"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Tools that can be developed for OpenDocument</w:t>
            </w:r>
          </w:p>
        </w:tc>
        <w:tc>
          <w:tcPr>
            <w:tcW w:w="1552" w:type="dxa"/>
            <w:tcBorders>
              <w:top w:val="nil"/>
              <w:left w:val="nil"/>
              <w:bottom w:val="single" w:sz="4" w:space="0" w:color="A6A6A6"/>
              <w:right w:val="single" w:sz="4" w:space="0" w:color="A6A6A6"/>
            </w:tcBorders>
            <w:hideMark/>
          </w:tcPr>
          <w:p w14:paraId="24467C73"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Apple France</w:t>
            </w:r>
          </w:p>
        </w:tc>
        <w:tc>
          <w:tcPr>
            <w:tcW w:w="877" w:type="dxa"/>
            <w:tcBorders>
              <w:top w:val="nil"/>
              <w:left w:val="nil"/>
              <w:bottom w:val="single" w:sz="4" w:space="0" w:color="A6A6A6"/>
              <w:right w:val="single" w:sz="4" w:space="0" w:color="A6A6A6"/>
            </w:tcBorders>
            <w:hideMark/>
          </w:tcPr>
          <w:p w14:paraId="3F20FE8D"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5</w:t>
            </w:r>
          </w:p>
        </w:tc>
        <w:tc>
          <w:tcPr>
            <w:tcW w:w="2229" w:type="dxa"/>
            <w:tcBorders>
              <w:top w:val="nil"/>
              <w:left w:val="nil"/>
              <w:bottom w:val="single" w:sz="4" w:space="0" w:color="A6A6A6"/>
              <w:right w:val="single" w:sz="4" w:space="0" w:color="A6A6A6"/>
            </w:tcBorders>
            <w:shd w:val="clear" w:color="000000" w:fill="BFBFBF"/>
            <w:hideMark/>
          </w:tcPr>
          <w:p w14:paraId="6FD23898"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6ED20318"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withdrawn</w:t>
            </w:r>
          </w:p>
        </w:tc>
        <w:tc>
          <w:tcPr>
            <w:tcW w:w="1264" w:type="dxa"/>
            <w:tcBorders>
              <w:top w:val="nil"/>
              <w:left w:val="nil"/>
              <w:bottom w:val="single" w:sz="4" w:space="0" w:color="A6A6A6"/>
              <w:right w:val="single" w:sz="4" w:space="0" w:color="A6A6A6"/>
            </w:tcBorders>
            <w:shd w:val="clear" w:color="000000" w:fill="BFBFBF"/>
            <w:hideMark/>
          </w:tcPr>
          <w:p w14:paraId="09CDB4DF"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7B2CF815"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2E7315D4" w14:textId="77777777" w:rsidR="00BE4FB0" w:rsidRPr="00BE4FB0" w:rsidRDefault="00BE4FB0" w:rsidP="00BE4FB0">
            <w:pPr>
              <w:spacing w:after="0"/>
              <w:rPr>
                <w:sz w:val="16"/>
                <w:szCs w:val="16"/>
              </w:rPr>
            </w:pPr>
            <w:hyperlink r:id="rId72" w:history="1">
              <w:r w:rsidRPr="00BE4FB0">
                <w:rPr>
                  <w:rStyle w:val="Hyperlink"/>
                  <w:sz w:val="16"/>
                  <w:szCs w:val="16"/>
                </w:rPr>
                <w:t>6GSM-250240</w:t>
              </w:r>
            </w:hyperlink>
          </w:p>
        </w:tc>
        <w:tc>
          <w:tcPr>
            <w:tcW w:w="1834" w:type="dxa"/>
            <w:tcBorders>
              <w:top w:val="nil"/>
              <w:left w:val="nil"/>
              <w:bottom w:val="single" w:sz="4" w:space="0" w:color="A6A6A6"/>
              <w:right w:val="single" w:sz="4" w:space="0" w:color="A6A6A6"/>
            </w:tcBorders>
            <w:hideMark/>
          </w:tcPr>
          <w:p w14:paraId="1019227C"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Proposal for Git for 3GPP specifications</w:t>
            </w:r>
          </w:p>
        </w:tc>
        <w:tc>
          <w:tcPr>
            <w:tcW w:w="1552" w:type="dxa"/>
            <w:tcBorders>
              <w:top w:val="nil"/>
              <w:left w:val="nil"/>
              <w:bottom w:val="single" w:sz="4" w:space="0" w:color="A6A6A6"/>
              <w:right w:val="single" w:sz="4" w:space="0" w:color="A6A6A6"/>
            </w:tcBorders>
            <w:hideMark/>
          </w:tcPr>
          <w:p w14:paraId="2F4CB8ED"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2D5F39A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5</w:t>
            </w:r>
          </w:p>
        </w:tc>
        <w:tc>
          <w:tcPr>
            <w:tcW w:w="2229" w:type="dxa"/>
            <w:tcBorders>
              <w:top w:val="nil"/>
              <w:left w:val="nil"/>
              <w:bottom w:val="single" w:sz="4" w:space="0" w:color="A6A6A6"/>
              <w:right w:val="single" w:sz="4" w:space="0" w:color="A6A6A6"/>
            </w:tcBorders>
            <w:shd w:val="clear" w:color="000000" w:fill="BFBFBF"/>
            <w:hideMark/>
          </w:tcPr>
          <w:p w14:paraId="3934C365"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Proposals for use of Git and ETSI FORGE (and other potential alternatives)</w:t>
            </w:r>
          </w:p>
        </w:tc>
        <w:tc>
          <w:tcPr>
            <w:tcW w:w="1034" w:type="dxa"/>
            <w:tcBorders>
              <w:top w:val="single" w:sz="4" w:space="0" w:color="A6A6A6"/>
              <w:left w:val="single" w:sz="4" w:space="0" w:color="A6A6A6"/>
              <w:bottom w:val="single" w:sz="4" w:space="0" w:color="A6A6A6"/>
              <w:right w:val="single" w:sz="4" w:space="0" w:color="A6A6A6"/>
            </w:tcBorders>
            <w:hideMark/>
          </w:tcPr>
          <w:p w14:paraId="3838C4D8"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74E4736C"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739CBDB1"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07363598" w14:textId="77777777" w:rsidR="00BE4FB0" w:rsidRPr="00BE4FB0" w:rsidRDefault="00BE4FB0" w:rsidP="00BE4FB0">
            <w:pPr>
              <w:spacing w:after="0"/>
              <w:rPr>
                <w:sz w:val="16"/>
                <w:szCs w:val="16"/>
              </w:rPr>
            </w:pPr>
            <w:hyperlink r:id="rId73" w:history="1">
              <w:r w:rsidRPr="00BE4FB0">
                <w:rPr>
                  <w:rStyle w:val="Hyperlink"/>
                  <w:sz w:val="16"/>
                  <w:szCs w:val="16"/>
                </w:rPr>
                <w:t>6GSM-250210</w:t>
              </w:r>
            </w:hyperlink>
          </w:p>
        </w:tc>
        <w:tc>
          <w:tcPr>
            <w:tcW w:w="1834" w:type="dxa"/>
            <w:tcBorders>
              <w:top w:val="nil"/>
              <w:left w:val="nil"/>
              <w:bottom w:val="single" w:sz="4" w:space="0" w:color="A6A6A6"/>
              <w:right w:val="single" w:sz="4" w:space="0" w:color="A6A6A6"/>
            </w:tcBorders>
            <w:hideMark/>
          </w:tcPr>
          <w:p w14:paraId="45B2B45A"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Issues with the 10.0.0.0 network range</w:t>
            </w:r>
          </w:p>
        </w:tc>
        <w:tc>
          <w:tcPr>
            <w:tcW w:w="1552" w:type="dxa"/>
            <w:tcBorders>
              <w:top w:val="nil"/>
              <w:left w:val="nil"/>
              <w:bottom w:val="single" w:sz="4" w:space="0" w:color="A6A6A6"/>
              <w:right w:val="single" w:sz="4" w:space="0" w:color="A6A6A6"/>
            </w:tcBorders>
            <w:hideMark/>
          </w:tcPr>
          <w:p w14:paraId="73BDBA02"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NCSC</w:t>
            </w:r>
          </w:p>
        </w:tc>
        <w:tc>
          <w:tcPr>
            <w:tcW w:w="877" w:type="dxa"/>
            <w:tcBorders>
              <w:top w:val="nil"/>
              <w:left w:val="nil"/>
              <w:bottom w:val="single" w:sz="4" w:space="0" w:color="A6A6A6"/>
              <w:right w:val="single" w:sz="4" w:space="0" w:color="A6A6A6"/>
            </w:tcBorders>
            <w:hideMark/>
          </w:tcPr>
          <w:p w14:paraId="5095CC5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6.2</w:t>
            </w:r>
          </w:p>
        </w:tc>
        <w:tc>
          <w:tcPr>
            <w:tcW w:w="2229" w:type="dxa"/>
            <w:tcBorders>
              <w:top w:val="nil"/>
              <w:left w:val="nil"/>
              <w:bottom w:val="single" w:sz="4" w:space="0" w:color="A6A6A6"/>
              <w:right w:val="single" w:sz="4" w:space="0" w:color="A6A6A6"/>
            </w:tcBorders>
            <w:shd w:val="clear" w:color="000000" w:fill="BFBFBF"/>
            <w:hideMark/>
          </w:tcPr>
          <w:p w14:paraId="1DCD4248"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Shortcomings, pain-points and potential benefits (clause 4.2)</w:t>
            </w:r>
          </w:p>
        </w:tc>
        <w:tc>
          <w:tcPr>
            <w:tcW w:w="1034" w:type="dxa"/>
            <w:tcBorders>
              <w:top w:val="single" w:sz="4" w:space="0" w:color="A6A6A6"/>
              <w:left w:val="single" w:sz="4" w:space="0" w:color="A6A6A6"/>
              <w:bottom w:val="single" w:sz="4" w:space="0" w:color="A6A6A6"/>
              <w:right w:val="single" w:sz="4" w:space="0" w:color="A6A6A6"/>
            </w:tcBorders>
            <w:hideMark/>
          </w:tcPr>
          <w:p w14:paraId="667496BA"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postponed</w:t>
            </w:r>
          </w:p>
        </w:tc>
        <w:tc>
          <w:tcPr>
            <w:tcW w:w="1264" w:type="dxa"/>
            <w:tcBorders>
              <w:top w:val="nil"/>
              <w:left w:val="nil"/>
              <w:bottom w:val="single" w:sz="4" w:space="0" w:color="A6A6A6"/>
              <w:right w:val="single" w:sz="4" w:space="0" w:color="A6A6A6"/>
            </w:tcBorders>
            <w:shd w:val="clear" w:color="000000" w:fill="BFBFBF"/>
            <w:hideMark/>
          </w:tcPr>
          <w:p w14:paraId="21C73DDB"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50EBA448"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5F2625E9" w14:textId="77777777" w:rsidR="00BE4FB0" w:rsidRPr="00BE4FB0" w:rsidRDefault="00BE4FB0" w:rsidP="00BE4FB0">
            <w:pPr>
              <w:spacing w:after="0"/>
              <w:rPr>
                <w:sz w:val="16"/>
                <w:szCs w:val="16"/>
              </w:rPr>
            </w:pPr>
            <w:hyperlink r:id="rId74" w:history="1">
              <w:r w:rsidRPr="00BE4FB0">
                <w:rPr>
                  <w:rStyle w:val="Hyperlink"/>
                  <w:sz w:val="16"/>
                  <w:szCs w:val="16"/>
                </w:rPr>
                <w:t>6GSM-250221</w:t>
              </w:r>
            </w:hyperlink>
          </w:p>
        </w:tc>
        <w:tc>
          <w:tcPr>
            <w:tcW w:w="1834" w:type="dxa"/>
            <w:tcBorders>
              <w:top w:val="nil"/>
              <w:left w:val="nil"/>
              <w:bottom w:val="single" w:sz="4" w:space="0" w:color="A6A6A6"/>
              <w:right w:val="single" w:sz="4" w:space="0" w:color="A6A6A6"/>
            </w:tcBorders>
            <w:hideMark/>
          </w:tcPr>
          <w:p w14:paraId="55894A2A"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Pseudo-CR on solutions to address shortcomings of Word</w:t>
            </w:r>
          </w:p>
        </w:tc>
        <w:tc>
          <w:tcPr>
            <w:tcW w:w="1552" w:type="dxa"/>
            <w:tcBorders>
              <w:top w:val="nil"/>
              <w:left w:val="nil"/>
              <w:bottom w:val="single" w:sz="4" w:space="0" w:color="A6A6A6"/>
              <w:right w:val="single" w:sz="4" w:space="0" w:color="A6A6A6"/>
            </w:tcBorders>
            <w:hideMark/>
          </w:tcPr>
          <w:p w14:paraId="0EEF0407"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027A410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6.2</w:t>
            </w:r>
          </w:p>
        </w:tc>
        <w:tc>
          <w:tcPr>
            <w:tcW w:w="2229" w:type="dxa"/>
            <w:tcBorders>
              <w:top w:val="nil"/>
              <w:left w:val="nil"/>
              <w:bottom w:val="single" w:sz="4" w:space="0" w:color="A6A6A6"/>
              <w:right w:val="single" w:sz="4" w:space="0" w:color="A6A6A6"/>
            </w:tcBorders>
            <w:shd w:val="clear" w:color="000000" w:fill="BFBFBF"/>
            <w:hideMark/>
          </w:tcPr>
          <w:p w14:paraId="271E9EFD"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Shortcomings, pain-points and potential benefits (clause 4.2)</w:t>
            </w:r>
          </w:p>
        </w:tc>
        <w:tc>
          <w:tcPr>
            <w:tcW w:w="1034" w:type="dxa"/>
            <w:tcBorders>
              <w:top w:val="single" w:sz="4" w:space="0" w:color="A6A6A6"/>
              <w:left w:val="single" w:sz="4" w:space="0" w:color="A6A6A6"/>
              <w:bottom w:val="single" w:sz="4" w:space="0" w:color="A6A6A6"/>
              <w:right w:val="single" w:sz="4" w:space="0" w:color="A6A6A6"/>
            </w:tcBorders>
            <w:hideMark/>
          </w:tcPr>
          <w:p w14:paraId="5CC60EC7"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postponed</w:t>
            </w:r>
          </w:p>
        </w:tc>
        <w:tc>
          <w:tcPr>
            <w:tcW w:w="1264" w:type="dxa"/>
            <w:tcBorders>
              <w:top w:val="nil"/>
              <w:left w:val="nil"/>
              <w:bottom w:val="single" w:sz="4" w:space="0" w:color="A6A6A6"/>
              <w:right w:val="single" w:sz="4" w:space="0" w:color="A6A6A6"/>
            </w:tcBorders>
            <w:shd w:val="clear" w:color="000000" w:fill="BFBFBF"/>
            <w:hideMark/>
          </w:tcPr>
          <w:p w14:paraId="3531C1FC"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7EB93C23"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7B0A3FC9" w14:textId="77777777" w:rsidR="00BE4FB0" w:rsidRPr="00BE4FB0" w:rsidRDefault="00BE4FB0" w:rsidP="00BE4FB0">
            <w:pPr>
              <w:spacing w:after="0"/>
              <w:rPr>
                <w:sz w:val="16"/>
                <w:szCs w:val="16"/>
              </w:rPr>
            </w:pPr>
            <w:hyperlink r:id="rId75" w:history="1">
              <w:r w:rsidRPr="00BE4FB0">
                <w:rPr>
                  <w:rStyle w:val="Hyperlink"/>
                  <w:sz w:val="16"/>
                  <w:szCs w:val="16"/>
                </w:rPr>
                <w:t>6GSM-250207</w:t>
              </w:r>
            </w:hyperlink>
          </w:p>
        </w:tc>
        <w:tc>
          <w:tcPr>
            <w:tcW w:w="1834" w:type="dxa"/>
            <w:tcBorders>
              <w:top w:val="nil"/>
              <w:left w:val="nil"/>
              <w:bottom w:val="single" w:sz="4" w:space="0" w:color="A6A6A6"/>
              <w:right w:val="single" w:sz="4" w:space="0" w:color="A6A6A6"/>
            </w:tcBorders>
            <w:hideMark/>
          </w:tcPr>
          <w:p w14:paraId="533DF5DC"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Requirements Identification: concurrent editing of tdocs</w:t>
            </w:r>
          </w:p>
        </w:tc>
        <w:tc>
          <w:tcPr>
            <w:tcW w:w="1552" w:type="dxa"/>
            <w:tcBorders>
              <w:top w:val="nil"/>
              <w:left w:val="nil"/>
              <w:bottom w:val="single" w:sz="4" w:space="0" w:color="A6A6A6"/>
              <w:right w:val="single" w:sz="4" w:space="0" w:color="A6A6A6"/>
            </w:tcBorders>
            <w:hideMark/>
          </w:tcPr>
          <w:p w14:paraId="0B0DCBD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Qualcomm Incorporated, MediaTek, Apple, Huawei</w:t>
            </w:r>
          </w:p>
        </w:tc>
        <w:tc>
          <w:tcPr>
            <w:tcW w:w="877" w:type="dxa"/>
            <w:tcBorders>
              <w:top w:val="nil"/>
              <w:left w:val="nil"/>
              <w:bottom w:val="single" w:sz="4" w:space="0" w:color="A6A6A6"/>
              <w:right w:val="single" w:sz="4" w:space="0" w:color="A6A6A6"/>
            </w:tcBorders>
            <w:hideMark/>
          </w:tcPr>
          <w:p w14:paraId="2B52E06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6.3</w:t>
            </w:r>
          </w:p>
        </w:tc>
        <w:tc>
          <w:tcPr>
            <w:tcW w:w="2229" w:type="dxa"/>
            <w:tcBorders>
              <w:top w:val="nil"/>
              <w:left w:val="nil"/>
              <w:bottom w:val="single" w:sz="4" w:space="0" w:color="A6A6A6"/>
              <w:right w:val="single" w:sz="4" w:space="0" w:color="A6A6A6"/>
            </w:tcBorders>
            <w:shd w:val="clear" w:color="000000" w:fill="BFBFBF"/>
            <w:hideMark/>
          </w:tcPr>
          <w:p w14:paraId="2577F10A"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hideMark/>
          </w:tcPr>
          <w:p w14:paraId="0566DEC2"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567C6EF3" w14:textId="77777777" w:rsidR="00BE4FB0" w:rsidRPr="00BE4FB0" w:rsidRDefault="00BE4FB0" w:rsidP="00BE4FB0">
            <w:pPr>
              <w:spacing w:after="0"/>
              <w:rPr>
                <w:rFonts w:eastAsia="Times New Roman"/>
                <w:b/>
                <w:bCs/>
                <w:color w:val="0000FF"/>
                <w:sz w:val="16"/>
                <w:szCs w:val="16"/>
                <w:u w:val="single"/>
                <w:lang w:eastAsia="ja-JP"/>
              </w:rPr>
            </w:pPr>
            <w:hyperlink r:id="rId76" w:history="1">
              <w:r w:rsidRPr="00BE4FB0">
                <w:rPr>
                  <w:rStyle w:val="Hyperlink"/>
                  <w:rFonts w:eastAsia="Times New Roman"/>
                  <w:b/>
                  <w:bCs/>
                  <w:sz w:val="16"/>
                  <w:szCs w:val="16"/>
                  <w:lang w:eastAsia="ja-JP"/>
                </w:rPr>
                <w:t>6GSM-250234</w:t>
              </w:r>
            </w:hyperlink>
          </w:p>
        </w:tc>
      </w:tr>
      <w:tr w:rsidR="00BE4FB0" w:rsidRPr="00BE4FB0" w14:paraId="4CE37DDC"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2344FF15" w14:textId="77777777" w:rsidR="00BE4FB0" w:rsidRPr="00BE4FB0" w:rsidRDefault="00BE4FB0" w:rsidP="00BE4FB0">
            <w:pPr>
              <w:spacing w:after="0"/>
              <w:rPr>
                <w:sz w:val="16"/>
                <w:szCs w:val="16"/>
              </w:rPr>
            </w:pPr>
            <w:hyperlink r:id="rId77" w:history="1">
              <w:r w:rsidRPr="00BE4FB0">
                <w:rPr>
                  <w:rStyle w:val="Hyperlink"/>
                  <w:sz w:val="16"/>
                  <w:szCs w:val="16"/>
                </w:rPr>
                <w:t>6GSM-250211</w:t>
              </w:r>
            </w:hyperlink>
          </w:p>
        </w:tc>
        <w:tc>
          <w:tcPr>
            <w:tcW w:w="1834" w:type="dxa"/>
            <w:tcBorders>
              <w:top w:val="nil"/>
              <w:left w:val="nil"/>
              <w:bottom w:val="single" w:sz="4" w:space="0" w:color="A6A6A6"/>
              <w:right w:val="single" w:sz="4" w:space="0" w:color="A6A6A6"/>
            </w:tcBorders>
            <w:hideMark/>
          </w:tcPr>
          <w:p w14:paraId="28FA7F8E"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for Pain points in TR21.802</w:t>
            </w:r>
          </w:p>
        </w:tc>
        <w:tc>
          <w:tcPr>
            <w:tcW w:w="1552" w:type="dxa"/>
            <w:tcBorders>
              <w:top w:val="nil"/>
              <w:left w:val="nil"/>
              <w:bottom w:val="single" w:sz="4" w:space="0" w:color="A6A6A6"/>
              <w:right w:val="single" w:sz="4" w:space="0" w:color="A6A6A6"/>
            </w:tcBorders>
            <w:hideMark/>
          </w:tcPr>
          <w:p w14:paraId="2CFC2388"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5FEBF40B"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6.3</w:t>
            </w:r>
          </w:p>
        </w:tc>
        <w:tc>
          <w:tcPr>
            <w:tcW w:w="2229" w:type="dxa"/>
            <w:tcBorders>
              <w:top w:val="nil"/>
              <w:left w:val="nil"/>
              <w:bottom w:val="single" w:sz="4" w:space="0" w:color="A6A6A6"/>
              <w:right w:val="single" w:sz="4" w:space="0" w:color="A6A6A6"/>
            </w:tcBorders>
            <w:shd w:val="clear" w:color="000000" w:fill="BFBFBF"/>
            <w:hideMark/>
          </w:tcPr>
          <w:p w14:paraId="79FE297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hideMark/>
          </w:tcPr>
          <w:p w14:paraId="268930B7"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781EB3C5" w14:textId="77777777" w:rsidR="00BE4FB0" w:rsidRPr="00BE4FB0" w:rsidRDefault="00BE4FB0" w:rsidP="00BE4FB0">
            <w:pPr>
              <w:spacing w:after="0"/>
              <w:rPr>
                <w:rFonts w:eastAsia="Times New Roman"/>
                <w:b/>
                <w:bCs/>
                <w:color w:val="0000FF"/>
                <w:sz w:val="16"/>
                <w:szCs w:val="16"/>
                <w:u w:val="single"/>
                <w:lang w:eastAsia="ja-JP"/>
              </w:rPr>
            </w:pPr>
            <w:hyperlink r:id="rId78" w:history="1">
              <w:r w:rsidRPr="00BE4FB0">
                <w:rPr>
                  <w:rStyle w:val="Hyperlink"/>
                  <w:rFonts w:eastAsia="Times New Roman"/>
                  <w:b/>
                  <w:bCs/>
                  <w:sz w:val="16"/>
                  <w:szCs w:val="16"/>
                  <w:lang w:eastAsia="ja-JP"/>
                </w:rPr>
                <w:t>6GSM-250241</w:t>
              </w:r>
            </w:hyperlink>
          </w:p>
        </w:tc>
      </w:tr>
      <w:tr w:rsidR="00BE4FB0" w:rsidRPr="00BE4FB0" w14:paraId="2332E28E"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4E602CF9" w14:textId="77777777" w:rsidR="00BE4FB0" w:rsidRPr="00BE4FB0" w:rsidRDefault="00BE4FB0" w:rsidP="00BE4FB0">
            <w:pPr>
              <w:spacing w:after="0"/>
              <w:rPr>
                <w:sz w:val="16"/>
                <w:szCs w:val="16"/>
              </w:rPr>
            </w:pPr>
            <w:hyperlink r:id="rId79" w:history="1">
              <w:r w:rsidRPr="00BE4FB0">
                <w:rPr>
                  <w:rStyle w:val="Hyperlink"/>
                  <w:sz w:val="16"/>
                  <w:szCs w:val="16"/>
                </w:rPr>
                <w:t>6GSM-250222</w:t>
              </w:r>
            </w:hyperlink>
          </w:p>
        </w:tc>
        <w:tc>
          <w:tcPr>
            <w:tcW w:w="1834" w:type="dxa"/>
            <w:tcBorders>
              <w:top w:val="nil"/>
              <w:left w:val="nil"/>
              <w:bottom w:val="single" w:sz="4" w:space="0" w:color="A6A6A6"/>
              <w:right w:val="single" w:sz="4" w:space="0" w:color="A6A6A6"/>
            </w:tcBorders>
            <w:hideMark/>
          </w:tcPr>
          <w:p w14:paraId="5AAA344E"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Pseudo-CR on formalized testing for specification modernization</w:t>
            </w:r>
          </w:p>
        </w:tc>
        <w:tc>
          <w:tcPr>
            <w:tcW w:w="1552" w:type="dxa"/>
            <w:tcBorders>
              <w:top w:val="nil"/>
              <w:left w:val="nil"/>
              <w:bottom w:val="single" w:sz="4" w:space="0" w:color="A6A6A6"/>
              <w:right w:val="single" w:sz="4" w:space="0" w:color="A6A6A6"/>
            </w:tcBorders>
            <w:hideMark/>
          </w:tcPr>
          <w:p w14:paraId="4EA58B1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3FD6141A"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6.3</w:t>
            </w:r>
          </w:p>
        </w:tc>
        <w:tc>
          <w:tcPr>
            <w:tcW w:w="2229" w:type="dxa"/>
            <w:tcBorders>
              <w:top w:val="nil"/>
              <w:left w:val="nil"/>
              <w:bottom w:val="single" w:sz="4" w:space="0" w:color="A6A6A6"/>
              <w:right w:val="single" w:sz="4" w:space="0" w:color="A6A6A6"/>
            </w:tcBorders>
            <w:shd w:val="clear" w:color="000000" w:fill="BFBFBF"/>
            <w:hideMark/>
          </w:tcPr>
          <w:p w14:paraId="12CDF101"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hideMark/>
          </w:tcPr>
          <w:p w14:paraId="01A378C0"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775C18DE" w14:textId="77777777" w:rsidR="00BE4FB0" w:rsidRPr="00BE4FB0" w:rsidRDefault="00BE4FB0" w:rsidP="00BE4FB0">
            <w:pPr>
              <w:spacing w:after="0"/>
              <w:rPr>
                <w:rFonts w:eastAsia="Times New Roman"/>
                <w:b/>
                <w:bCs/>
                <w:color w:val="0000FF"/>
                <w:sz w:val="16"/>
                <w:szCs w:val="16"/>
                <w:u w:val="single"/>
                <w:lang w:eastAsia="ja-JP"/>
              </w:rPr>
            </w:pPr>
            <w:hyperlink r:id="rId80" w:history="1">
              <w:r w:rsidRPr="00BE4FB0">
                <w:rPr>
                  <w:rStyle w:val="Hyperlink"/>
                  <w:rFonts w:eastAsia="Times New Roman"/>
                  <w:b/>
                  <w:bCs/>
                  <w:sz w:val="16"/>
                  <w:szCs w:val="16"/>
                  <w:lang w:eastAsia="ja-JP"/>
                </w:rPr>
                <w:t>6GSM-250242</w:t>
              </w:r>
            </w:hyperlink>
          </w:p>
        </w:tc>
      </w:tr>
      <w:tr w:rsidR="00BE4FB0" w:rsidRPr="00BE4FB0" w14:paraId="244CACA6"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722A21CC" w14:textId="77777777" w:rsidR="00BE4FB0" w:rsidRPr="00BE4FB0" w:rsidRDefault="00BE4FB0" w:rsidP="00BE4FB0">
            <w:pPr>
              <w:spacing w:after="0"/>
              <w:rPr>
                <w:sz w:val="16"/>
                <w:szCs w:val="16"/>
              </w:rPr>
            </w:pPr>
            <w:r w:rsidRPr="00BE4FB0">
              <w:rPr>
                <w:sz w:val="16"/>
                <w:szCs w:val="16"/>
              </w:rPr>
              <w:t>6GSM-250226</w:t>
            </w:r>
          </w:p>
        </w:tc>
        <w:tc>
          <w:tcPr>
            <w:tcW w:w="1834" w:type="dxa"/>
            <w:tcBorders>
              <w:top w:val="nil"/>
              <w:left w:val="nil"/>
              <w:bottom w:val="single" w:sz="4" w:space="0" w:color="A6A6A6"/>
              <w:right w:val="single" w:sz="4" w:space="0" w:color="A6A6A6"/>
            </w:tcBorders>
            <w:hideMark/>
          </w:tcPr>
          <w:p w14:paraId="555F827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 xml:space="preserve">Requirements When Referencing External </w:t>
            </w:r>
            <w:r w:rsidRPr="00BE4FB0">
              <w:rPr>
                <w:rFonts w:eastAsia="Times New Roman"/>
                <w:sz w:val="16"/>
                <w:szCs w:val="16"/>
                <w:lang w:eastAsia="ja-JP"/>
              </w:rPr>
              <w:lastRenderedPageBreak/>
              <w:t>Specification Documents</w:t>
            </w:r>
          </w:p>
        </w:tc>
        <w:tc>
          <w:tcPr>
            <w:tcW w:w="1552" w:type="dxa"/>
            <w:tcBorders>
              <w:top w:val="nil"/>
              <w:left w:val="nil"/>
              <w:bottom w:val="single" w:sz="4" w:space="0" w:color="A6A6A6"/>
              <w:right w:val="single" w:sz="4" w:space="0" w:color="A6A6A6"/>
            </w:tcBorders>
            <w:hideMark/>
          </w:tcPr>
          <w:p w14:paraId="4C1E37D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lastRenderedPageBreak/>
              <w:t>MITRE Corporation</w:t>
            </w:r>
          </w:p>
        </w:tc>
        <w:tc>
          <w:tcPr>
            <w:tcW w:w="877" w:type="dxa"/>
            <w:tcBorders>
              <w:top w:val="nil"/>
              <w:left w:val="nil"/>
              <w:bottom w:val="single" w:sz="4" w:space="0" w:color="A6A6A6"/>
              <w:right w:val="single" w:sz="4" w:space="0" w:color="A6A6A6"/>
            </w:tcBorders>
            <w:hideMark/>
          </w:tcPr>
          <w:p w14:paraId="3E516762"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6.3</w:t>
            </w:r>
          </w:p>
        </w:tc>
        <w:tc>
          <w:tcPr>
            <w:tcW w:w="2229" w:type="dxa"/>
            <w:tcBorders>
              <w:top w:val="nil"/>
              <w:left w:val="nil"/>
              <w:bottom w:val="single" w:sz="4" w:space="0" w:color="A6A6A6"/>
              <w:right w:val="single" w:sz="4" w:space="0" w:color="A6A6A6"/>
            </w:tcBorders>
            <w:shd w:val="clear" w:color="000000" w:fill="BFBFBF"/>
            <w:hideMark/>
          </w:tcPr>
          <w:p w14:paraId="53F7F57D"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hideMark/>
          </w:tcPr>
          <w:p w14:paraId="6A91A2E9"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withdrawn</w:t>
            </w:r>
          </w:p>
        </w:tc>
        <w:tc>
          <w:tcPr>
            <w:tcW w:w="1264" w:type="dxa"/>
            <w:tcBorders>
              <w:top w:val="nil"/>
              <w:left w:val="nil"/>
              <w:bottom w:val="single" w:sz="4" w:space="0" w:color="A6A6A6"/>
              <w:right w:val="single" w:sz="4" w:space="0" w:color="A6A6A6"/>
            </w:tcBorders>
            <w:shd w:val="clear" w:color="000000" w:fill="BFBFBF"/>
            <w:hideMark/>
          </w:tcPr>
          <w:p w14:paraId="7023B110"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3AEAEE8B"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2C881D45" w14:textId="77777777" w:rsidR="00BE4FB0" w:rsidRPr="00BE4FB0" w:rsidRDefault="00BE4FB0" w:rsidP="00BE4FB0">
            <w:pPr>
              <w:spacing w:after="0"/>
              <w:rPr>
                <w:sz w:val="16"/>
                <w:szCs w:val="16"/>
              </w:rPr>
            </w:pPr>
            <w:hyperlink r:id="rId81" w:history="1">
              <w:r w:rsidRPr="00BE4FB0">
                <w:rPr>
                  <w:rStyle w:val="Hyperlink"/>
                  <w:sz w:val="16"/>
                  <w:szCs w:val="16"/>
                </w:rPr>
                <w:t>6GSM-250227</w:t>
              </w:r>
            </w:hyperlink>
          </w:p>
        </w:tc>
        <w:tc>
          <w:tcPr>
            <w:tcW w:w="1834" w:type="dxa"/>
            <w:tcBorders>
              <w:top w:val="nil"/>
              <w:left w:val="nil"/>
              <w:bottom w:val="single" w:sz="4" w:space="0" w:color="A6A6A6"/>
              <w:right w:val="single" w:sz="4" w:space="0" w:color="A6A6A6"/>
            </w:tcBorders>
            <w:hideMark/>
          </w:tcPr>
          <w:p w14:paraId="7CD7A60C"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for Requirements Identification - TR 21.802 v011</w:t>
            </w:r>
          </w:p>
        </w:tc>
        <w:tc>
          <w:tcPr>
            <w:tcW w:w="1552" w:type="dxa"/>
            <w:tcBorders>
              <w:top w:val="nil"/>
              <w:left w:val="nil"/>
              <w:bottom w:val="single" w:sz="4" w:space="0" w:color="A6A6A6"/>
              <w:right w:val="single" w:sz="4" w:space="0" w:color="A6A6A6"/>
            </w:tcBorders>
            <w:hideMark/>
          </w:tcPr>
          <w:p w14:paraId="780A0D3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MITRE Corporation</w:t>
            </w:r>
          </w:p>
        </w:tc>
        <w:tc>
          <w:tcPr>
            <w:tcW w:w="877" w:type="dxa"/>
            <w:tcBorders>
              <w:top w:val="nil"/>
              <w:left w:val="nil"/>
              <w:bottom w:val="single" w:sz="4" w:space="0" w:color="A6A6A6"/>
              <w:right w:val="single" w:sz="4" w:space="0" w:color="A6A6A6"/>
            </w:tcBorders>
            <w:hideMark/>
          </w:tcPr>
          <w:p w14:paraId="34AA2F15"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6.3</w:t>
            </w:r>
          </w:p>
        </w:tc>
        <w:tc>
          <w:tcPr>
            <w:tcW w:w="2229" w:type="dxa"/>
            <w:tcBorders>
              <w:top w:val="nil"/>
              <w:left w:val="nil"/>
              <w:bottom w:val="single" w:sz="4" w:space="0" w:color="A6A6A6"/>
              <w:right w:val="single" w:sz="4" w:space="0" w:color="A6A6A6"/>
            </w:tcBorders>
            <w:shd w:val="clear" w:color="000000" w:fill="BFBFBF"/>
            <w:hideMark/>
          </w:tcPr>
          <w:p w14:paraId="7FDCF757"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hideMark/>
          </w:tcPr>
          <w:p w14:paraId="5B09C615"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postponed</w:t>
            </w:r>
          </w:p>
        </w:tc>
        <w:tc>
          <w:tcPr>
            <w:tcW w:w="1264" w:type="dxa"/>
            <w:tcBorders>
              <w:top w:val="nil"/>
              <w:left w:val="nil"/>
              <w:bottom w:val="single" w:sz="4" w:space="0" w:color="A6A6A6"/>
              <w:right w:val="single" w:sz="4" w:space="0" w:color="A6A6A6"/>
            </w:tcBorders>
            <w:shd w:val="clear" w:color="000000" w:fill="BFBFBF"/>
            <w:hideMark/>
          </w:tcPr>
          <w:p w14:paraId="2100E8AD"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6E5F0A3F"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61CE1F17" w14:textId="77777777" w:rsidR="00BE4FB0" w:rsidRPr="00BE4FB0" w:rsidRDefault="00BE4FB0" w:rsidP="00BE4FB0">
            <w:pPr>
              <w:spacing w:after="0"/>
              <w:rPr>
                <w:sz w:val="16"/>
                <w:szCs w:val="16"/>
              </w:rPr>
            </w:pPr>
            <w:hyperlink r:id="rId82" w:history="1">
              <w:r w:rsidRPr="00BE4FB0">
                <w:rPr>
                  <w:rStyle w:val="Hyperlink"/>
                  <w:sz w:val="16"/>
                  <w:szCs w:val="16"/>
                </w:rPr>
                <w:t>6GSM-250234</w:t>
              </w:r>
            </w:hyperlink>
          </w:p>
        </w:tc>
        <w:tc>
          <w:tcPr>
            <w:tcW w:w="1834" w:type="dxa"/>
            <w:tcBorders>
              <w:top w:val="nil"/>
              <w:left w:val="nil"/>
              <w:bottom w:val="single" w:sz="4" w:space="0" w:color="A6A6A6"/>
              <w:right w:val="single" w:sz="4" w:space="0" w:color="A6A6A6"/>
            </w:tcBorders>
            <w:hideMark/>
          </w:tcPr>
          <w:p w14:paraId="3B8B91F8"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Requirements Identification: concurrent editing of tdocs</w:t>
            </w:r>
          </w:p>
        </w:tc>
        <w:tc>
          <w:tcPr>
            <w:tcW w:w="1552" w:type="dxa"/>
            <w:tcBorders>
              <w:top w:val="nil"/>
              <w:left w:val="nil"/>
              <w:bottom w:val="single" w:sz="4" w:space="0" w:color="A6A6A6"/>
              <w:right w:val="single" w:sz="4" w:space="0" w:color="A6A6A6"/>
            </w:tcBorders>
            <w:hideMark/>
          </w:tcPr>
          <w:p w14:paraId="746B9E0C"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Qualcomm Incorporated, MediaTek, Apple, Huawei</w:t>
            </w:r>
          </w:p>
        </w:tc>
        <w:tc>
          <w:tcPr>
            <w:tcW w:w="877" w:type="dxa"/>
            <w:tcBorders>
              <w:top w:val="nil"/>
              <w:left w:val="nil"/>
              <w:bottom w:val="single" w:sz="4" w:space="0" w:color="A6A6A6"/>
              <w:right w:val="single" w:sz="4" w:space="0" w:color="A6A6A6"/>
            </w:tcBorders>
            <w:hideMark/>
          </w:tcPr>
          <w:p w14:paraId="5F9B3316"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6.3</w:t>
            </w:r>
          </w:p>
        </w:tc>
        <w:tc>
          <w:tcPr>
            <w:tcW w:w="2229" w:type="dxa"/>
            <w:tcBorders>
              <w:top w:val="nil"/>
              <w:left w:val="nil"/>
              <w:bottom w:val="single" w:sz="4" w:space="0" w:color="A6A6A6"/>
              <w:right w:val="single" w:sz="4" w:space="0" w:color="A6A6A6"/>
            </w:tcBorders>
            <w:shd w:val="clear" w:color="000000" w:fill="BFBFBF"/>
            <w:hideMark/>
          </w:tcPr>
          <w:p w14:paraId="6003AF3A"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hideMark/>
          </w:tcPr>
          <w:p w14:paraId="086634EB"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5408BD9D"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0F3687A6"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4F190766" w14:textId="77777777" w:rsidR="00BE4FB0" w:rsidRPr="00BE4FB0" w:rsidRDefault="00BE4FB0" w:rsidP="00BE4FB0">
            <w:pPr>
              <w:spacing w:after="0"/>
              <w:rPr>
                <w:sz w:val="16"/>
                <w:szCs w:val="16"/>
              </w:rPr>
            </w:pPr>
            <w:hyperlink r:id="rId83" w:history="1">
              <w:r w:rsidRPr="00BE4FB0">
                <w:rPr>
                  <w:rStyle w:val="Hyperlink"/>
                  <w:sz w:val="16"/>
                  <w:szCs w:val="16"/>
                </w:rPr>
                <w:t>6GSM-250241</w:t>
              </w:r>
            </w:hyperlink>
          </w:p>
        </w:tc>
        <w:tc>
          <w:tcPr>
            <w:tcW w:w="1834" w:type="dxa"/>
            <w:tcBorders>
              <w:top w:val="nil"/>
              <w:left w:val="nil"/>
              <w:bottom w:val="single" w:sz="4" w:space="0" w:color="A6A6A6"/>
              <w:right w:val="single" w:sz="4" w:space="0" w:color="A6A6A6"/>
            </w:tcBorders>
            <w:hideMark/>
          </w:tcPr>
          <w:p w14:paraId="0E3DBF48"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for Pain points in TR21.802</w:t>
            </w:r>
          </w:p>
        </w:tc>
        <w:tc>
          <w:tcPr>
            <w:tcW w:w="1552" w:type="dxa"/>
            <w:tcBorders>
              <w:top w:val="nil"/>
              <w:left w:val="nil"/>
              <w:bottom w:val="single" w:sz="4" w:space="0" w:color="A6A6A6"/>
              <w:right w:val="single" w:sz="4" w:space="0" w:color="A6A6A6"/>
            </w:tcBorders>
            <w:hideMark/>
          </w:tcPr>
          <w:p w14:paraId="71DFDDDB"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344F1D4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6.3</w:t>
            </w:r>
          </w:p>
        </w:tc>
        <w:tc>
          <w:tcPr>
            <w:tcW w:w="2229" w:type="dxa"/>
            <w:tcBorders>
              <w:top w:val="nil"/>
              <w:left w:val="nil"/>
              <w:bottom w:val="single" w:sz="4" w:space="0" w:color="A6A6A6"/>
              <w:right w:val="single" w:sz="4" w:space="0" w:color="A6A6A6"/>
            </w:tcBorders>
            <w:shd w:val="clear" w:color="000000" w:fill="BFBFBF"/>
            <w:hideMark/>
          </w:tcPr>
          <w:p w14:paraId="5A243830"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hideMark/>
          </w:tcPr>
          <w:p w14:paraId="3A8C7722"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39C32A32"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706461F4"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39FEA9B8" w14:textId="77777777" w:rsidR="00BE4FB0" w:rsidRPr="00BE4FB0" w:rsidRDefault="00BE4FB0" w:rsidP="00BE4FB0">
            <w:pPr>
              <w:spacing w:after="0"/>
              <w:rPr>
                <w:sz w:val="16"/>
                <w:szCs w:val="16"/>
              </w:rPr>
            </w:pPr>
            <w:hyperlink r:id="rId84" w:history="1">
              <w:r w:rsidRPr="00BE4FB0">
                <w:rPr>
                  <w:rStyle w:val="Hyperlink"/>
                  <w:sz w:val="16"/>
                  <w:szCs w:val="16"/>
                </w:rPr>
                <w:t>6GSM-250242</w:t>
              </w:r>
            </w:hyperlink>
          </w:p>
        </w:tc>
        <w:tc>
          <w:tcPr>
            <w:tcW w:w="1834" w:type="dxa"/>
            <w:tcBorders>
              <w:top w:val="nil"/>
              <w:left w:val="nil"/>
              <w:bottom w:val="single" w:sz="4" w:space="0" w:color="A6A6A6"/>
              <w:right w:val="single" w:sz="4" w:space="0" w:color="A6A6A6"/>
            </w:tcBorders>
            <w:hideMark/>
          </w:tcPr>
          <w:p w14:paraId="79C1DD71"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Pseudo-CR on formalized testing for specification modernization</w:t>
            </w:r>
          </w:p>
        </w:tc>
        <w:tc>
          <w:tcPr>
            <w:tcW w:w="1552" w:type="dxa"/>
            <w:tcBorders>
              <w:top w:val="nil"/>
              <w:left w:val="nil"/>
              <w:bottom w:val="single" w:sz="4" w:space="0" w:color="A6A6A6"/>
              <w:right w:val="single" w:sz="4" w:space="0" w:color="A6A6A6"/>
            </w:tcBorders>
            <w:hideMark/>
          </w:tcPr>
          <w:p w14:paraId="1D5943F2"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Huawei</w:t>
            </w:r>
          </w:p>
        </w:tc>
        <w:tc>
          <w:tcPr>
            <w:tcW w:w="877" w:type="dxa"/>
            <w:tcBorders>
              <w:top w:val="nil"/>
              <w:left w:val="nil"/>
              <w:bottom w:val="single" w:sz="4" w:space="0" w:color="A6A6A6"/>
              <w:right w:val="single" w:sz="4" w:space="0" w:color="A6A6A6"/>
            </w:tcBorders>
            <w:hideMark/>
          </w:tcPr>
          <w:p w14:paraId="04905330"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6.3</w:t>
            </w:r>
          </w:p>
        </w:tc>
        <w:tc>
          <w:tcPr>
            <w:tcW w:w="2229" w:type="dxa"/>
            <w:tcBorders>
              <w:top w:val="nil"/>
              <w:left w:val="nil"/>
              <w:bottom w:val="single" w:sz="4" w:space="0" w:color="A6A6A6"/>
              <w:right w:val="single" w:sz="4" w:space="0" w:color="A6A6A6"/>
            </w:tcBorders>
            <w:shd w:val="clear" w:color="000000" w:fill="BFBFBF"/>
            <w:hideMark/>
          </w:tcPr>
          <w:p w14:paraId="2FD41BB9"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hideMark/>
          </w:tcPr>
          <w:p w14:paraId="77386664"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postponed</w:t>
            </w:r>
          </w:p>
        </w:tc>
        <w:tc>
          <w:tcPr>
            <w:tcW w:w="1264" w:type="dxa"/>
            <w:tcBorders>
              <w:top w:val="nil"/>
              <w:left w:val="nil"/>
              <w:bottom w:val="single" w:sz="4" w:space="0" w:color="A6A6A6"/>
              <w:right w:val="single" w:sz="4" w:space="0" w:color="A6A6A6"/>
            </w:tcBorders>
            <w:shd w:val="clear" w:color="000000" w:fill="BFBFBF"/>
            <w:hideMark/>
          </w:tcPr>
          <w:p w14:paraId="49BCF088"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6AC0A76D"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560EB198" w14:textId="77777777" w:rsidR="00BE4FB0" w:rsidRPr="00BE4FB0" w:rsidRDefault="00BE4FB0" w:rsidP="00BE4FB0">
            <w:pPr>
              <w:spacing w:after="0"/>
              <w:rPr>
                <w:sz w:val="16"/>
                <w:szCs w:val="16"/>
              </w:rPr>
            </w:pPr>
            <w:hyperlink r:id="rId85" w:history="1">
              <w:r w:rsidRPr="00BE4FB0">
                <w:rPr>
                  <w:rStyle w:val="Hyperlink"/>
                  <w:sz w:val="16"/>
                  <w:szCs w:val="16"/>
                </w:rPr>
                <w:t>6GSM-250212</w:t>
              </w:r>
            </w:hyperlink>
          </w:p>
        </w:tc>
        <w:tc>
          <w:tcPr>
            <w:tcW w:w="1834" w:type="dxa"/>
            <w:tcBorders>
              <w:top w:val="nil"/>
              <w:left w:val="nil"/>
              <w:bottom w:val="single" w:sz="4" w:space="0" w:color="A6A6A6"/>
              <w:right w:val="single" w:sz="4" w:space="0" w:color="A6A6A6"/>
            </w:tcBorders>
            <w:hideMark/>
          </w:tcPr>
          <w:p w14:paraId="0CBFFA0D"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CR procedures</w:t>
            </w:r>
          </w:p>
        </w:tc>
        <w:tc>
          <w:tcPr>
            <w:tcW w:w="1552" w:type="dxa"/>
            <w:tcBorders>
              <w:top w:val="nil"/>
              <w:left w:val="nil"/>
              <w:bottom w:val="single" w:sz="4" w:space="0" w:color="A6A6A6"/>
              <w:right w:val="single" w:sz="4" w:space="0" w:color="A6A6A6"/>
            </w:tcBorders>
            <w:hideMark/>
          </w:tcPr>
          <w:p w14:paraId="3BE8726E"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5F7AB828"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7</w:t>
            </w:r>
          </w:p>
        </w:tc>
        <w:tc>
          <w:tcPr>
            <w:tcW w:w="2229" w:type="dxa"/>
            <w:tcBorders>
              <w:top w:val="nil"/>
              <w:left w:val="nil"/>
              <w:bottom w:val="single" w:sz="4" w:space="0" w:color="A6A6A6"/>
              <w:right w:val="single" w:sz="4" w:space="0" w:color="A6A6A6"/>
            </w:tcBorders>
            <w:shd w:val="clear" w:color="000000" w:fill="BFBFBF"/>
            <w:hideMark/>
          </w:tcPr>
          <w:p w14:paraId="01F7BA57"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Any Other Business</w:t>
            </w:r>
          </w:p>
        </w:tc>
        <w:tc>
          <w:tcPr>
            <w:tcW w:w="1034" w:type="dxa"/>
            <w:tcBorders>
              <w:top w:val="single" w:sz="4" w:space="0" w:color="A6A6A6"/>
              <w:left w:val="single" w:sz="4" w:space="0" w:color="A6A6A6"/>
              <w:bottom w:val="single" w:sz="4" w:space="0" w:color="A6A6A6"/>
              <w:right w:val="single" w:sz="4" w:space="0" w:color="A6A6A6"/>
            </w:tcBorders>
            <w:hideMark/>
          </w:tcPr>
          <w:p w14:paraId="17B44CFC"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7AFA2DEC" w14:textId="77777777" w:rsidR="00BE4FB0" w:rsidRPr="00BE4FB0" w:rsidRDefault="00BE4FB0" w:rsidP="00BE4FB0">
            <w:pPr>
              <w:spacing w:after="0"/>
              <w:rPr>
                <w:rFonts w:eastAsia="Times New Roman"/>
                <w:b/>
                <w:bCs/>
                <w:color w:val="0000FF"/>
                <w:sz w:val="16"/>
                <w:szCs w:val="16"/>
                <w:u w:val="single"/>
                <w:lang w:eastAsia="ja-JP"/>
              </w:rPr>
            </w:pPr>
            <w:hyperlink r:id="rId86" w:history="1">
              <w:r w:rsidRPr="00BE4FB0">
                <w:rPr>
                  <w:rStyle w:val="Hyperlink"/>
                  <w:rFonts w:eastAsia="Times New Roman"/>
                  <w:b/>
                  <w:bCs/>
                  <w:sz w:val="16"/>
                  <w:szCs w:val="16"/>
                  <w:lang w:eastAsia="ja-JP"/>
                </w:rPr>
                <w:t>6GSM-250235</w:t>
              </w:r>
            </w:hyperlink>
          </w:p>
        </w:tc>
      </w:tr>
      <w:tr w:rsidR="00BE4FB0" w:rsidRPr="00BE4FB0" w14:paraId="3957DE65"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7BE3E1A0" w14:textId="77777777" w:rsidR="00BE4FB0" w:rsidRPr="00BE4FB0" w:rsidRDefault="00BE4FB0" w:rsidP="00BE4FB0">
            <w:pPr>
              <w:spacing w:after="0"/>
              <w:rPr>
                <w:sz w:val="16"/>
                <w:szCs w:val="16"/>
              </w:rPr>
            </w:pPr>
            <w:hyperlink r:id="rId87" w:history="1">
              <w:r w:rsidRPr="00BE4FB0">
                <w:rPr>
                  <w:rStyle w:val="Hyperlink"/>
                  <w:sz w:val="16"/>
                  <w:szCs w:val="16"/>
                </w:rPr>
                <w:t>6GSM-250216</w:t>
              </w:r>
            </w:hyperlink>
          </w:p>
        </w:tc>
        <w:tc>
          <w:tcPr>
            <w:tcW w:w="1834" w:type="dxa"/>
            <w:tcBorders>
              <w:top w:val="nil"/>
              <w:left w:val="nil"/>
              <w:bottom w:val="single" w:sz="4" w:space="0" w:color="A6A6A6"/>
              <w:right w:val="single" w:sz="4" w:space="0" w:color="A6A6A6"/>
            </w:tcBorders>
            <w:hideMark/>
          </w:tcPr>
          <w:p w14:paraId="7053BFF1"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Scope</w:t>
            </w:r>
          </w:p>
        </w:tc>
        <w:tc>
          <w:tcPr>
            <w:tcW w:w="1552" w:type="dxa"/>
            <w:tcBorders>
              <w:top w:val="nil"/>
              <w:left w:val="nil"/>
              <w:bottom w:val="single" w:sz="4" w:space="0" w:color="A6A6A6"/>
              <w:right w:val="single" w:sz="4" w:space="0" w:color="A6A6A6"/>
            </w:tcBorders>
            <w:hideMark/>
          </w:tcPr>
          <w:p w14:paraId="57F77477"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TR Rapporteur</w:t>
            </w:r>
          </w:p>
        </w:tc>
        <w:tc>
          <w:tcPr>
            <w:tcW w:w="877" w:type="dxa"/>
            <w:tcBorders>
              <w:top w:val="nil"/>
              <w:left w:val="nil"/>
              <w:bottom w:val="single" w:sz="4" w:space="0" w:color="A6A6A6"/>
              <w:right w:val="single" w:sz="4" w:space="0" w:color="A6A6A6"/>
            </w:tcBorders>
            <w:hideMark/>
          </w:tcPr>
          <w:p w14:paraId="4B3BD312"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7</w:t>
            </w:r>
          </w:p>
        </w:tc>
        <w:tc>
          <w:tcPr>
            <w:tcW w:w="2229" w:type="dxa"/>
            <w:tcBorders>
              <w:top w:val="nil"/>
              <w:left w:val="nil"/>
              <w:bottom w:val="single" w:sz="4" w:space="0" w:color="A6A6A6"/>
              <w:right w:val="single" w:sz="4" w:space="0" w:color="A6A6A6"/>
            </w:tcBorders>
            <w:shd w:val="clear" w:color="000000" w:fill="BFBFBF"/>
            <w:hideMark/>
          </w:tcPr>
          <w:p w14:paraId="511D2B36"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Any Other Business</w:t>
            </w:r>
          </w:p>
        </w:tc>
        <w:tc>
          <w:tcPr>
            <w:tcW w:w="1034" w:type="dxa"/>
            <w:tcBorders>
              <w:top w:val="single" w:sz="4" w:space="0" w:color="A6A6A6"/>
              <w:left w:val="single" w:sz="4" w:space="0" w:color="A6A6A6"/>
              <w:bottom w:val="single" w:sz="4" w:space="0" w:color="A6A6A6"/>
              <w:right w:val="single" w:sz="4" w:space="0" w:color="A6A6A6"/>
            </w:tcBorders>
            <w:hideMark/>
          </w:tcPr>
          <w:p w14:paraId="670F9001"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5B146AF3"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2DCEC6B2"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7AFB94AA" w14:textId="77777777" w:rsidR="00BE4FB0" w:rsidRPr="00BE4FB0" w:rsidRDefault="00BE4FB0" w:rsidP="00BE4FB0">
            <w:pPr>
              <w:spacing w:after="0"/>
              <w:rPr>
                <w:sz w:val="16"/>
                <w:szCs w:val="16"/>
              </w:rPr>
            </w:pPr>
            <w:hyperlink r:id="rId88" w:history="1">
              <w:r w:rsidRPr="00BE4FB0">
                <w:rPr>
                  <w:rStyle w:val="Hyperlink"/>
                  <w:sz w:val="16"/>
                  <w:szCs w:val="16"/>
                </w:rPr>
                <w:t>6GSM-250217</w:t>
              </w:r>
            </w:hyperlink>
          </w:p>
        </w:tc>
        <w:tc>
          <w:tcPr>
            <w:tcW w:w="1834" w:type="dxa"/>
            <w:tcBorders>
              <w:top w:val="nil"/>
              <w:left w:val="nil"/>
              <w:bottom w:val="single" w:sz="4" w:space="0" w:color="A6A6A6"/>
              <w:right w:val="single" w:sz="4" w:space="0" w:color="A6A6A6"/>
            </w:tcBorders>
            <w:hideMark/>
          </w:tcPr>
          <w:p w14:paraId="20834501"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Definition of Feasibility</w:t>
            </w:r>
          </w:p>
        </w:tc>
        <w:tc>
          <w:tcPr>
            <w:tcW w:w="1552" w:type="dxa"/>
            <w:tcBorders>
              <w:top w:val="nil"/>
              <w:left w:val="nil"/>
              <w:bottom w:val="single" w:sz="4" w:space="0" w:color="A6A6A6"/>
              <w:right w:val="single" w:sz="4" w:space="0" w:color="A6A6A6"/>
            </w:tcBorders>
            <w:hideMark/>
          </w:tcPr>
          <w:p w14:paraId="66FB0BF5"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TR Rapporteur</w:t>
            </w:r>
          </w:p>
        </w:tc>
        <w:tc>
          <w:tcPr>
            <w:tcW w:w="877" w:type="dxa"/>
            <w:tcBorders>
              <w:top w:val="nil"/>
              <w:left w:val="nil"/>
              <w:bottom w:val="single" w:sz="4" w:space="0" w:color="A6A6A6"/>
              <w:right w:val="single" w:sz="4" w:space="0" w:color="A6A6A6"/>
            </w:tcBorders>
            <w:hideMark/>
          </w:tcPr>
          <w:p w14:paraId="4806929D"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7</w:t>
            </w:r>
          </w:p>
        </w:tc>
        <w:tc>
          <w:tcPr>
            <w:tcW w:w="2229" w:type="dxa"/>
            <w:tcBorders>
              <w:top w:val="nil"/>
              <w:left w:val="nil"/>
              <w:bottom w:val="single" w:sz="4" w:space="0" w:color="A6A6A6"/>
              <w:right w:val="single" w:sz="4" w:space="0" w:color="A6A6A6"/>
            </w:tcBorders>
            <w:shd w:val="clear" w:color="000000" w:fill="BFBFBF"/>
            <w:hideMark/>
          </w:tcPr>
          <w:p w14:paraId="3F337E5B"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Any Other Business</w:t>
            </w:r>
          </w:p>
        </w:tc>
        <w:tc>
          <w:tcPr>
            <w:tcW w:w="1034" w:type="dxa"/>
            <w:tcBorders>
              <w:top w:val="single" w:sz="4" w:space="0" w:color="A6A6A6"/>
              <w:left w:val="single" w:sz="4" w:space="0" w:color="A6A6A6"/>
              <w:bottom w:val="single" w:sz="4" w:space="0" w:color="A6A6A6"/>
              <w:right w:val="single" w:sz="4" w:space="0" w:color="A6A6A6"/>
            </w:tcBorders>
            <w:hideMark/>
          </w:tcPr>
          <w:p w14:paraId="3583436C"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not pursued</w:t>
            </w:r>
          </w:p>
        </w:tc>
        <w:tc>
          <w:tcPr>
            <w:tcW w:w="1264" w:type="dxa"/>
            <w:tcBorders>
              <w:top w:val="nil"/>
              <w:left w:val="nil"/>
              <w:bottom w:val="single" w:sz="4" w:space="0" w:color="A6A6A6"/>
              <w:right w:val="single" w:sz="4" w:space="0" w:color="A6A6A6"/>
            </w:tcBorders>
            <w:shd w:val="clear" w:color="000000" w:fill="BFBFBF"/>
            <w:hideMark/>
          </w:tcPr>
          <w:p w14:paraId="07BE6253"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1C074BCB"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70A96B82" w14:textId="77777777" w:rsidR="00BE4FB0" w:rsidRPr="00BE4FB0" w:rsidRDefault="00BE4FB0" w:rsidP="00BE4FB0">
            <w:pPr>
              <w:spacing w:after="0"/>
              <w:rPr>
                <w:sz w:val="16"/>
                <w:szCs w:val="16"/>
              </w:rPr>
            </w:pPr>
            <w:hyperlink r:id="rId89" w:history="1">
              <w:r w:rsidRPr="00BE4FB0">
                <w:rPr>
                  <w:rStyle w:val="Hyperlink"/>
                  <w:sz w:val="16"/>
                  <w:szCs w:val="16"/>
                </w:rPr>
                <w:t>6GSM-250218</w:t>
              </w:r>
            </w:hyperlink>
          </w:p>
        </w:tc>
        <w:tc>
          <w:tcPr>
            <w:tcW w:w="1834" w:type="dxa"/>
            <w:tcBorders>
              <w:top w:val="nil"/>
              <w:left w:val="nil"/>
              <w:bottom w:val="single" w:sz="4" w:space="0" w:color="A6A6A6"/>
              <w:right w:val="single" w:sz="4" w:space="0" w:color="A6A6A6"/>
            </w:tcBorders>
            <w:hideMark/>
          </w:tcPr>
          <w:p w14:paraId="2E8E5A0E"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Editorial Considerations</w:t>
            </w:r>
          </w:p>
        </w:tc>
        <w:tc>
          <w:tcPr>
            <w:tcW w:w="1552" w:type="dxa"/>
            <w:tcBorders>
              <w:top w:val="nil"/>
              <w:left w:val="nil"/>
              <w:bottom w:val="single" w:sz="4" w:space="0" w:color="A6A6A6"/>
              <w:right w:val="single" w:sz="4" w:space="0" w:color="A6A6A6"/>
            </w:tcBorders>
            <w:hideMark/>
          </w:tcPr>
          <w:p w14:paraId="2621A06E"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TR Rapporteur</w:t>
            </w:r>
          </w:p>
        </w:tc>
        <w:tc>
          <w:tcPr>
            <w:tcW w:w="877" w:type="dxa"/>
            <w:tcBorders>
              <w:top w:val="nil"/>
              <w:left w:val="nil"/>
              <w:bottom w:val="single" w:sz="4" w:space="0" w:color="A6A6A6"/>
              <w:right w:val="single" w:sz="4" w:space="0" w:color="A6A6A6"/>
            </w:tcBorders>
            <w:hideMark/>
          </w:tcPr>
          <w:p w14:paraId="73147187"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7</w:t>
            </w:r>
          </w:p>
        </w:tc>
        <w:tc>
          <w:tcPr>
            <w:tcW w:w="2229" w:type="dxa"/>
            <w:tcBorders>
              <w:top w:val="nil"/>
              <w:left w:val="nil"/>
              <w:bottom w:val="single" w:sz="4" w:space="0" w:color="A6A6A6"/>
              <w:right w:val="single" w:sz="4" w:space="0" w:color="A6A6A6"/>
            </w:tcBorders>
            <w:shd w:val="clear" w:color="000000" w:fill="BFBFBF"/>
            <w:hideMark/>
          </w:tcPr>
          <w:p w14:paraId="72543283"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Any Other Business</w:t>
            </w:r>
          </w:p>
        </w:tc>
        <w:tc>
          <w:tcPr>
            <w:tcW w:w="1034" w:type="dxa"/>
            <w:tcBorders>
              <w:top w:val="single" w:sz="4" w:space="0" w:color="A6A6A6"/>
              <w:left w:val="single" w:sz="4" w:space="0" w:color="A6A6A6"/>
              <w:bottom w:val="single" w:sz="4" w:space="0" w:color="A6A6A6"/>
              <w:right w:val="single" w:sz="4" w:space="0" w:color="A6A6A6"/>
            </w:tcBorders>
            <w:hideMark/>
          </w:tcPr>
          <w:p w14:paraId="2322D024"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0997B4FF"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706088ED"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5EF36437" w14:textId="77777777" w:rsidR="00BE4FB0" w:rsidRPr="00BE4FB0" w:rsidRDefault="00BE4FB0" w:rsidP="00BE4FB0">
            <w:pPr>
              <w:spacing w:after="0"/>
              <w:rPr>
                <w:sz w:val="16"/>
                <w:szCs w:val="16"/>
              </w:rPr>
            </w:pPr>
            <w:hyperlink r:id="rId90" w:history="1">
              <w:r w:rsidRPr="00BE4FB0">
                <w:rPr>
                  <w:rStyle w:val="Hyperlink"/>
                  <w:sz w:val="16"/>
                  <w:szCs w:val="16"/>
                </w:rPr>
                <w:t>6GSM-250235</w:t>
              </w:r>
            </w:hyperlink>
          </w:p>
        </w:tc>
        <w:tc>
          <w:tcPr>
            <w:tcW w:w="1834" w:type="dxa"/>
            <w:tcBorders>
              <w:top w:val="nil"/>
              <w:left w:val="nil"/>
              <w:bottom w:val="single" w:sz="4" w:space="0" w:color="A6A6A6"/>
              <w:right w:val="single" w:sz="4" w:space="0" w:color="A6A6A6"/>
            </w:tcBorders>
            <w:hideMark/>
          </w:tcPr>
          <w:p w14:paraId="3A587809"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CR procedures</w:t>
            </w:r>
          </w:p>
        </w:tc>
        <w:tc>
          <w:tcPr>
            <w:tcW w:w="1552" w:type="dxa"/>
            <w:tcBorders>
              <w:top w:val="nil"/>
              <w:left w:val="nil"/>
              <w:bottom w:val="single" w:sz="4" w:space="0" w:color="A6A6A6"/>
              <w:right w:val="single" w:sz="4" w:space="0" w:color="A6A6A6"/>
            </w:tcBorders>
            <w:hideMark/>
          </w:tcPr>
          <w:p w14:paraId="6F01B3E1"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2F5EAAF0"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7</w:t>
            </w:r>
          </w:p>
        </w:tc>
        <w:tc>
          <w:tcPr>
            <w:tcW w:w="2229" w:type="dxa"/>
            <w:tcBorders>
              <w:top w:val="nil"/>
              <w:left w:val="nil"/>
              <w:bottom w:val="single" w:sz="4" w:space="0" w:color="A6A6A6"/>
              <w:right w:val="single" w:sz="4" w:space="0" w:color="A6A6A6"/>
            </w:tcBorders>
            <w:shd w:val="clear" w:color="000000" w:fill="BFBFBF"/>
            <w:hideMark/>
          </w:tcPr>
          <w:p w14:paraId="5DD077C0"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Any Other Business</w:t>
            </w:r>
          </w:p>
        </w:tc>
        <w:tc>
          <w:tcPr>
            <w:tcW w:w="1034" w:type="dxa"/>
            <w:tcBorders>
              <w:top w:val="single" w:sz="4" w:space="0" w:color="A6A6A6"/>
              <w:left w:val="single" w:sz="4" w:space="0" w:color="A6A6A6"/>
              <w:bottom w:val="single" w:sz="4" w:space="0" w:color="A6A6A6"/>
              <w:right w:val="single" w:sz="4" w:space="0" w:color="A6A6A6"/>
            </w:tcBorders>
            <w:hideMark/>
          </w:tcPr>
          <w:p w14:paraId="218EF44B"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revised</w:t>
            </w:r>
          </w:p>
        </w:tc>
        <w:tc>
          <w:tcPr>
            <w:tcW w:w="1264" w:type="dxa"/>
            <w:tcBorders>
              <w:top w:val="nil"/>
              <w:left w:val="nil"/>
              <w:bottom w:val="single" w:sz="4" w:space="0" w:color="A6A6A6"/>
              <w:right w:val="single" w:sz="4" w:space="0" w:color="A6A6A6"/>
            </w:tcBorders>
            <w:shd w:val="clear" w:color="000000" w:fill="BFBFBF"/>
            <w:hideMark/>
          </w:tcPr>
          <w:p w14:paraId="043E982C" w14:textId="77777777" w:rsidR="00BE4FB0" w:rsidRPr="00BE4FB0" w:rsidRDefault="00BE4FB0" w:rsidP="00BE4FB0">
            <w:pPr>
              <w:spacing w:after="0"/>
              <w:rPr>
                <w:rFonts w:eastAsia="Times New Roman"/>
                <w:b/>
                <w:bCs/>
                <w:color w:val="0000FF"/>
                <w:sz w:val="16"/>
                <w:szCs w:val="16"/>
                <w:u w:val="single"/>
                <w:lang w:eastAsia="ja-JP"/>
              </w:rPr>
            </w:pPr>
            <w:hyperlink r:id="rId91" w:history="1">
              <w:r w:rsidRPr="00BE4FB0">
                <w:rPr>
                  <w:rStyle w:val="Hyperlink"/>
                  <w:rFonts w:eastAsia="Times New Roman"/>
                  <w:b/>
                  <w:bCs/>
                  <w:sz w:val="16"/>
                  <w:szCs w:val="16"/>
                  <w:lang w:eastAsia="ja-JP"/>
                </w:rPr>
                <w:t>6GSM-250243</w:t>
              </w:r>
            </w:hyperlink>
          </w:p>
        </w:tc>
      </w:tr>
      <w:tr w:rsidR="00BE4FB0" w:rsidRPr="00BE4FB0" w14:paraId="75414907"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4271EE19" w14:textId="77777777" w:rsidR="00BE4FB0" w:rsidRPr="00BE4FB0" w:rsidRDefault="00BE4FB0" w:rsidP="00BE4FB0">
            <w:pPr>
              <w:spacing w:after="0"/>
              <w:rPr>
                <w:sz w:val="16"/>
                <w:szCs w:val="16"/>
              </w:rPr>
            </w:pPr>
            <w:hyperlink r:id="rId92" w:history="1">
              <w:r w:rsidRPr="00BE4FB0">
                <w:rPr>
                  <w:rStyle w:val="Hyperlink"/>
                  <w:sz w:val="16"/>
                  <w:szCs w:val="16"/>
                </w:rPr>
                <w:t>6GSM-250243</w:t>
              </w:r>
            </w:hyperlink>
          </w:p>
        </w:tc>
        <w:tc>
          <w:tcPr>
            <w:tcW w:w="1834" w:type="dxa"/>
            <w:tcBorders>
              <w:top w:val="nil"/>
              <w:left w:val="nil"/>
              <w:bottom w:val="single" w:sz="4" w:space="0" w:color="A6A6A6"/>
              <w:right w:val="single" w:sz="4" w:space="0" w:color="A6A6A6"/>
            </w:tcBorders>
            <w:hideMark/>
          </w:tcPr>
          <w:p w14:paraId="27C8149E" w14:textId="77777777" w:rsidR="00BE4FB0" w:rsidRPr="00BE4FB0" w:rsidRDefault="00BE4FB0" w:rsidP="00BE4FB0">
            <w:pPr>
              <w:spacing w:after="0"/>
              <w:rPr>
                <w:rFonts w:eastAsia="Times New Roman"/>
                <w:sz w:val="16"/>
                <w:szCs w:val="16"/>
                <w:lang w:eastAsia="ja-JP"/>
              </w:rPr>
            </w:pPr>
            <w:proofErr w:type="spellStart"/>
            <w:r w:rsidRPr="00BE4FB0">
              <w:rPr>
                <w:rFonts w:eastAsia="Times New Roman"/>
                <w:sz w:val="16"/>
                <w:szCs w:val="16"/>
                <w:lang w:eastAsia="ja-JP"/>
              </w:rPr>
              <w:t>pCR</w:t>
            </w:r>
            <w:proofErr w:type="spellEnd"/>
            <w:r w:rsidRPr="00BE4FB0">
              <w:rPr>
                <w:rFonts w:eastAsia="Times New Roman"/>
                <w:sz w:val="16"/>
                <w:szCs w:val="16"/>
                <w:lang w:eastAsia="ja-JP"/>
              </w:rPr>
              <w:t xml:space="preserve"> on CR procedures</w:t>
            </w:r>
          </w:p>
        </w:tc>
        <w:tc>
          <w:tcPr>
            <w:tcW w:w="1552" w:type="dxa"/>
            <w:tcBorders>
              <w:top w:val="nil"/>
              <w:left w:val="nil"/>
              <w:bottom w:val="single" w:sz="4" w:space="0" w:color="A6A6A6"/>
              <w:right w:val="single" w:sz="4" w:space="0" w:color="A6A6A6"/>
            </w:tcBorders>
            <w:hideMark/>
          </w:tcPr>
          <w:p w14:paraId="41CBBB94"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Nokia</w:t>
            </w:r>
          </w:p>
        </w:tc>
        <w:tc>
          <w:tcPr>
            <w:tcW w:w="877" w:type="dxa"/>
            <w:tcBorders>
              <w:top w:val="nil"/>
              <w:left w:val="nil"/>
              <w:bottom w:val="single" w:sz="4" w:space="0" w:color="A6A6A6"/>
              <w:right w:val="single" w:sz="4" w:space="0" w:color="A6A6A6"/>
            </w:tcBorders>
            <w:hideMark/>
          </w:tcPr>
          <w:p w14:paraId="3FE7EFDD"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7</w:t>
            </w:r>
          </w:p>
        </w:tc>
        <w:tc>
          <w:tcPr>
            <w:tcW w:w="2229" w:type="dxa"/>
            <w:tcBorders>
              <w:top w:val="nil"/>
              <w:left w:val="nil"/>
              <w:bottom w:val="single" w:sz="4" w:space="0" w:color="A6A6A6"/>
              <w:right w:val="single" w:sz="4" w:space="0" w:color="A6A6A6"/>
            </w:tcBorders>
            <w:shd w:val="clear" w:color="000000" w:fill="BFBFBF"/>
            <w:hideMark/>
          </w:tcPr>
          <w:p w14:paraId="3FE9B59F"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Any Other Business</w:t>
            </w:r>
          </w:p>
        </w:tc>
        <w:tc>
          <w:tcPr>
            <w:tcW w:w="1034" w:type="dxa"/>
            <w:tcBorders>
              <w:top w:val="single" w:sz="4" w:space="0" w:color="A6A6A6"/>
              <w:left w:val="single" w:sz="4" w:space="0" w:color="A6A6A6"/>
              <w:bottom w:val="single" w:sz="4" w:space="0" w:color="A6A6A6"/>
              <w:right w:val="single" w:sz="4" w:space="0" w:color="A6A6A6"/>
            </w:tcBorders>
            <w:hideMark/>
          </w:tcPr>
          <w:p w14:paraId="03E9616B"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2B4AF261"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r w:rsidR="00BE4FB0" w:rsidRPr="00BE4FB0" w14:paraId="5980A4EB" w14:textId="77777777" w:rsidTr="00BE4FB0">
        <w:trPr>
          <w:trHeight w:val="20"/>
        </w:trPr>
        <w:tc>
          <w:tcPr>
            <w:tcW w:w="1264" w:type="dxa"/>
            <w:tcBorders>
              <w:top w:val="nil"/>
              <w:left w:val="single" w:sz="4" w:space="0" w:color="A6A6A6"/>
              <w:bottom w:val="single" w:sz="4" w:space="0" w:color="A6A6A6"/>
              <w:right w:val="single" w:sz="4" w:space="0" w:color="A6A6A6"/>
            </w:tcBorders>
            <w:hideMark/>
          </w:tcPr>
          <w:p w14:paraId="649B90EB" w14:textId="77777777" w:rsidR="00BE4FB0" w:rsidRPr="00BE4FB0" w:rsidRDefault="00BE4FB0" w:rsidP="00BE4FB0">
            <w:pPr>
              <w:spacing w:after="0"/>
              <w:rPr>
                <w:sz w:val="16"/>
                <w:szCs w:val="16"/>
              </w:rPr>
            </w:pPr>
            <w:hyperlink r:id="rId93" w:history="1">
              <w:r w:rsidRPr="00BE4FB0">
                <w:rPr>
                  <w:rStyle w:val="Hyperlink"/>
                  <w:sz w:val="16"/>
                  <w:szCs w:val="16"/>
                </w:rPr>
                <w:t>6GSM-250201</w:t>
              </w:r>
            </w:hyperlink>
          </w:p>
        </w:tc>
        <w:tc>
          <w:tcPr>
            <w:tcW w:w="1834" w:type="dxa"/>
            <w:tcBorders>
              <w:top w:val="nil"/>
              <w:left w:val="nil"/>
              <w:bottom w:val="single" w:sz="4" w:space="0" w:color="A6A6A6"/>
              <w:right w:val="single" w:sz="4" w:space="0" w:color="A6A6A6"/>
            </w:tcBorders>
            <w:hideMark/>
          </w:tcPr>
          <w:p w14:paraId="3F137F7B"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3GPP TR 21.802 v0.1.2</w:t>
            </w:r>
          </w:p>
        </w:tc>
        <w:tc>
          <w:tcPr>
            <w:tcW w:w="1552" w:type="dxa"/>
            <w:tcBorders>
              <w:top w:val="nil"/>
              <w:left w:val="nil"/>
              <w:bottom w:val="single" w:sz="4" w:space="0" w:color="A6A6A6"/>
              <w:right w:val="single" w:sz="4" w:space="0" w:color="A6A6A6"/>
            </w:tcBorders>
            <w:hideMark/>
          </w:tcPr>
          <w:p w14:paraId="6A0E720A"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TR Rapporteur</w:t>
            </w:r>
          </w:p>
        </w:tc>
        <w:tc>
          <w:tcPr>
            <w:tcW w:w="877" w:type="dxa"/>
            <w:tcBorders>
              <w:top w:val="nil"/>
              <w:left w:val="nil"/>
              <w:bottom w:val="single" w:sz="4" w:space="0" w:color="A6A6A6"/>
              <w:right w:val="single" w:sz="4" w:space="0" w:color="A6A6A6"/>
            </w:tcBorders>
            <w:hideMark/>
          </w:tcPr>
          <w:p w14:paraId="4739DA1A"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9</w:t>
            </w:r>
          </w:p>
        </w:tc>
        <w:tc>
          <w:tcPr>
            <w:tcW w:w="2229" w:type="dxa"/>
            <w:tcBorders>
              <w:top w:val="nil"/>
              <w:left w:val="nil"/>
              <w:bottom w:val="single" w:sz="4" w:space="0" w:color="A6A6A6"/>
              <w:right w:val="single" w:sz="4" w:space="0" w:color="A6A6A6"/>
            </w:tcBorders>
            <w:shd w:val="clear" w:color="000000" w:fill="BFBFBF"/>
            <w:hideMark/>
          </w:tcPr>
          <w:p w14:paraId="1170E393" w14:textId="77777777" w:rsidR="00BE4FB0" w:rsidRPr="00BE4FB0" w:rsidRDefault="00BE4FB0" w:rsidP="00BE4FB0">
            <w:pPr>
              <w:spacing w:after="0"/>
              <w:rPr>
                <w:rFonts w:eastAsia="Times New Roman"/>
                <w:sz w:val="16"/>
                <w:szCs w:val="16"/>
                <w:lang w:eastAsia="ja-JP"/>
              </w:rPr>
            </w:pPr>
            <w:r w:rsidRPr="00BE4FB0">
              <w:rPr>
                <w:rFonts w:eastAsia="Times New Roman"/>
                <w:sz w:val="16"/>
                <w:szCs w:val="16"/>
                <w:lang w:eastAsia="ja-JP"/>
              </w:rPr>
              <w:t>Post-meeting processing</w:t>
            </w:r>
          </w:p>
        </w:tc>
        <w:tc>
          <w:tcPr>
            <w:tcW w:w="1034" w:type="dxa"/>
            <w:tcBorders>
              <w:top w:val="single" w:sz="4" w:space="0" w:color="A6A6A6"/>
              <w:left w:val="single" w:sz="4" w:space="0" w:color="A6A6A6"/>
              <w:bottom w:val="single" w:sz="4" w:space="0" w:color="A6A6A6"/>
              <w:right w:val="single" w:sz="4" w:space="0" w:color="A6A6A6"/>
            </w:tcBorders>
            <w:hideMark/>
          </w:tcPr>
          <w:p w14:paraId="32D746DC" w14:textId="77777777" w:rsidR="00BE4FB0" w:rsidRPr="00BE4FB0" w:rsidRDefault="00BE4FB0" w:rsidP="00BE4FB0">
            <w:pPr>
              <w:spacing w:after="0"/>
              <w:rPr>
                <w:rFonts w:eastAsia="Times New Roman"/>
                <w:b/>
                <w:bCs/>
                <w:sz w:val="16"/>
                <w:szCs w:val="16"/>
                <w:u w:val="single"/>
                <w:lang w:eastAsia="ja-JP"/>
              </w:rPr>
            </w:pPr>
            <w:r w:rsidRPr="00BE4FB0">
              <w:rPr>
                <w:rFonts w:eastAsia="Times New Roman"/>
                <w:b/>
                <w:bCs/>
                <w:sz w:val="16"/>
                <w:szCs w:val="16"/>
                <w:u w:val="single"/>
                <w:lang w:eastAsia="ja-JP"/>
              </w:rPr>
              <w:t>endorsed</w:t>
            </w:r>
          </w:p>
        </w:tc>
        <w:tc>
          <w:tcPr>
            <w:tcW w:w="1264" w:type="dxa"/>
            <w:tcBorders>
              <w:top w:val="nil"/>
              <w:left w:val="nil"/>
              <w:bottom w:val="single" w:sz="4" w:space="0" w:color="A6A6A6"/>
              <w:right w:val="single" w:sz="4" w:space="0" w:color="A6A6A6"/>
            </w:tcBorders>
            <w:shd w:val="clear" w:color="000000" w:fill="BFBFBF"/>
            <w:hideMark/>
          </w:tcPr>
          <w:p w14:paraId="07C63234" w14:textId="77777777" w:rsidR="00BE4FB0" w:rsidRPr="00BE4FB0" w:rsidRDefault="00BE4FB0" w:rsidP="00BE4FB0">
            <w:pPr>
              <w:spacing w:after="0"/>
              <w:rPr>
                <w:rFonts w:eastAsia="Times New Roman"/>
                <w:b/>
                <w:bCs/>
                <w:color w:val="0000FF"/>
                <w:sz w:val="16"/>
                <w:szCs w:val="16"/>
                <w:u w:val="single"/>
                <w:lang w:eastAsia="ja-JP"/>
              </w:rPr>
            </w:pPr>
            <w:r w:rsidRPr="00BE4FB0">
              <w:rPr>
                <w:rFonts w:eastAsia="Times New Roman"/>
                <w:b/>
                <w:bCs/>
                <w:color w:val="0000FF"/>
                <w:sz w:val="16"/>
                <w:szCs w:val="16"/>
                <w:u w:val="single"/>
                <w:lang w:eastAsia="ja-JP"/>
              </w:rPr>
              <w:t> </w:t>
            </w:r>
          </w:p>
        </w:tc>
      </w:tr>
    </w:tbl>
    <w:p w14:paraId="3C43D45F" w14:textId="77777777" w:rsidR="0003348F" w:rsidRDefault="0003348F" w:rsidP="0003348F"/>
    <w:p w14:paraId="11370B5E" w14:textId="77777777" w:rsidR="0003348F" w:rsidRDefault="0003348F" w:rsidP="0003348F">
      <w:pPr>
        <w:spacing w:after="0"/>
        <w:rPr>
          <w:rFonts w:cs="Times New Roman"/>
          <w:sz w:val="36"/>
        </w:rPr>
      </w:pPr>
      <w:r>
        <w:br w:type="page"/>
      </w:r>
    </w:p>
    <w:p w14:paraId="07BBDA3C" w14:textId="77777777" w:rsidR="0003348F" w:rsidRDefault="0003348F" w:rsidP="0003348F">
      <w:pPr>
        <w:pStyle w:val="Heading1"/>
      </w:pPr>
      <w:r>
        <w:lastRenderedPageBreak/>
        <w:t>Annex D</w:t>
      </w:r>
      <w:r>
        <w:tab/>
      </w:r>
      <w:r w:rsidRPr="0024559B">
        <w:t xml:space="preserve">List of </w:t>
      </w:r>
      <w:r>
        <w:t>registered attendees</w:t>
      </w:r>
    </w:p>
    <w:tbl>
      <w:tblPr>
        <w:tblStyle w:val="TableGrid"/>
        <w:tblW w:w="0" w:type="auto"/>
        <w:tblLook w:val="04A0" w:firstRow="1" w:lastRow="0" w:firstColumn="1" w:lastColumn="0" w:noHBand="0" w:noVBand="1"/>
      </w:tblPr>
      <w:tblGrid>
        <w:gridCol w:w="3114"/>
        <w:gridCol w:w="3402"/>
        <w:gridCol w:w="2316"/>
      </w:tblGrid>
      <w:tr w:rsidR="0003348F" w:rsidRPr="00726072" w14:paraId="78012D09" w14:textId="77777777" w:rsidTr="00A05E41">
        <w:trPr>
          <w:trHeight w:val="57"/>
        </w:trPr>
        <w:tc>
          <w:tcPr>
            <w:tcW w:w="3114" w:type="dxa"/>
            <w:noWrap/>
            <w:hideMark/>
          </w:tcPr>
          <w:p w14:paraId="4CAFF568" w14:textId="77777777" w:rsidR="0003348F" w:rsidRPr="00726072" w:rsidRDefault="0003348F" w:rsidP="00A05E41">
            <w:pPr>
              <w:pStyle w:val="TAH"/>
              <w:keepNext w:val="0"/>
              <w:keepLines w:val="0"/>
              <w:rPr>
                <w:lang w:eastAsia="ja-JP"/>
              </w:rPr>
            </w:pPr>
            <w:r w:rsidRPr="00726072">
              <w:rPr>
                <w:lang w:eastAsia="ja-JP"/>
              </w:rPr>
              <w:t>Name</w:t>
            </w:r>
          </w:p>
        </w:tc>
        <w:tc>
          <w:tcPr>
            <w:tcW w:w="3402" w:type="dxa"/>
            <w:noWrap/>
            <w:hideMark/>
          </w:tcPr>
          <w:p w14:paraId="156666CF" w14:textId="77777777" w:rsidR="0003348F" w:rsidRPr="00726072" w:rsidRDefault="0003348F" w:rsidP="00A05E41">
            <w:pPr>
              <w:pStyle w:val="TAH"/>
              <w:keepNext w:val="0"/>
              <w:keepLines w:val="0"/>
              <w:rPr>
                <w:lang w:eastAsia="ja-JP"/>
              </w:rPr>
            </w:pPr>
            <w:r w:rsidRPr="00726072">
              <w:rPr>
                <w:lang w:eastAsia="ja-JP"/>
              </w:rPr>
              <w:t>Organization Represented</w:t>
            </w:r>
          </w:p>
        </w:tc>
        <w:tc>
          <w:tcPr>
            <w:tcW w:w="2316" w:type="dxa"/>
            <w:noWrap/>
            <w:hideMark/>
          </w:tcPr>
          <w:p w14:paraId="1482C661" w14:textId="77777777" w:rsidR="0003348F" w:rsidRPr="00726072" w:rsidRDefault="0003348F" w:rsidP="00A05E41">
            <w:pPr>
              <w:pStyle w:val="TAH"/>
              <w:keepNext w:val="0"/>
              <w:keepLines w:val="0"/>
              <w:rPr>
                <w:lang w:eastAsia="ja-JP"/>
              </w:rPr>
            </w:pPr>
            <w:proofErr w:type="spellStart"/>
            <w:r w:rsidRPr="00726072">
              <w:rPr>
                <w:lang w:eastAsia="ja-JP"/>
              </w:rPr>
              <w:t>StatusOP</w:t>
            </w:r>
            <w:proofErr w:type="spellEnd"/>
          </w:p>
        </w:tc>
      </w:tr>
      <w:tr w:rsidR="00A05E41" w:rsidRPr="00A05E41" w14:paraId="5C2318A9" w14:textId="77777777" w:rsidTr="00A05E41">
        <w:trPr>
          <w:trHeight w:val="57"/>
        </w:trPr>
        <w:tc>
          <w:tcPr>
            <w:tcW w:w="3114" w:type="dxa"/>
            <w:noWrap/>
            <w:hideMark/>
          </w:tcPr>
          <w:p w14:paraId="355E2B3F" w14:textId="77777777" w:rsidR="00A05E41" w:rsidRPr="00A05E41" w:rsidRDefault="00A05E41" w:rsidP="00A05E41">
            <w:pPr>
              <w:pStyle w:val="TAL"/>
              <w:keepNext w:val="0"/>
              <w:keepLines w:val="0"/>
              <w:rPr>
                <w:lang w:eastAsia="en-GB"/>
              </w:rPr>
            </w:pPr>
            <w:r w:rsidRPr="00A05E41">
              <w:rPr>
                <w:lang w:eastAsia="en-GB"/>
              </w:rPr>
              <w:t>ACHTER, Johannes</w:t>
            </w:r>
          </w:p>
        </w:tc>
        <w:tc>
          <w:tcPr>
            <w:tcW w:w="3402" w:type="dxa"/>
            <w:noWrap/>
            <w:hideMark/>
          </w:tcPr>
          <w:p w14:paraId="78ADEEBE" w14:textId="77777777" w:rsidR="00A05E41" w:rsidRPr="00A05E41" w:rsidRDefault="00A05E41" w:rsidP="00A05E41">
            <w:pPr>
              <w:pStyle w:val="TAL"/>
              <w:keepNext w:val="0"/>
              <w:keepLines w:val="0"/>
              <w:rPr>
                <w:lang w:eastAsia="en-GB"/>
              </w:rPr>
            </w:pPr>
            <w:r w:rsidRPr="00A05E41">
              <w:rPr>
                <w:lang w:eastAsia="en-GB"/>
              </w:rPr>
              <w:t>Deutsche Telekom AG</w:t>
            </w:r>
          </w:p>
        </w:tc>
        <w:tc>
          <w:tcPr>
            <w:tcW w:w="2316" w:type="dxa"/>
            <w:noWrap/>
            <w:hideMark/>
          </w:tcPr>
          <w:p w14:paraId="43ACED94"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25671D21" w14:textId="77777777" w:rsidTr="00A05E41">
        <w:trPr>
          <w:trHeight w:val="57"/>
        </w:trPr>
        <w:tc>
          <w:tcPr>
            <w:tcW w:w="3114" w:type="dxa"/>
            <w:noWrap/>
            <w:hideMark/>
          </w:tcPr>
          <w:p w14:paraId="4975F9B0" w14:textId="77777777" w:rsidR="00A05E41" w:rsidRPr="00A05E41" w:rsidRDefault="00A05E41" w:rsidP="00A05E41">
            <w:pPr>
              <w:pStyle w:val="TAL"/>
              <w:keepNext w:val="0"/>
              <w:keepLines w:val="0"/>
              <w:rPr>
                <w:lang w:eastAsia="en-GB"/>
              </w:rPr>
            </w:pPr>
            <w:r w:rsidRPr="00A05E41">
              <w:rPr>
                <w:lang w:eastAsia="en-GB"/>
              </w:rPr>
              <w:t>APOORVA, Apoorva Khamesra</w:t>
            </w:r>
          </w:p>
        </w:tc>
        <w:tc>
          <w:tcPr>
            <w:tcW w:w="3402" w:type="dxa"/>
            <w:noWrap/>
            <w:hideMark/>
          </w:tcPr>
          <w:p w14:paraId="4DF8BD2A" w14:textId="77777777" w:rsidR="00A05E41" w:rsidRPr="00A05E41" w:rsidRDefault="00A05E41" w:rsidP="00A05E41">
            <w:pPr>
              <w:pStyle w:val="TAL"/>
              <w:keepNext w:val="0"/>
              <w:keepLines w:val="0"/>
              <w:rPr>
                <w:lang w:eastAsia="en-GB"/>
              </w:rPr>
            </w:pPr>
            <w:r w:rsidRPr="00A05E41">
              <w:rPr>
                <w:lang w:eastAsia="en-GB"/>
              </w:rPr>
              <w:t>Jio Platforms</w:t>
            </w:r>
          </w:p>
        </w:tc>
        <w:tc>
          <w:tcPr>
            <w:tcW w:w="2316" w:type="dxa"/>
            <w:noWrap/>
            <w:hideMark/>
          </w:tcPr>
          <w:p w14:paraId="5A7DC122"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0813C736" w14:textId="77777777" w:rsidTr="00A05E41">
        <w:trPr>
          <w:trHeight w:val="57"/>
        </w:trPr>
        <w:tc>
          <w:tcPr>
            <w:tcW w:w="3114" w:type="dxa"/>
            <w:noWrap/>
            <w:hideMark/>
          </w:tcPr>
          <w:p w14:paraId="7FD5446A" w14:textId="77777777" w:rsidR="00A05E41" w:rsidRPr="00A05E41" w:rsidRDefault="00A05E41" w:rsidP="00A05E41">
            <w:pPr>
              <w:pStyle w:val="TAL"/>
              <w:keepNext w:val="0"/>
              <w:keepLines w:val="0"/>
              <w:rPr>
                <w:lang w:eastAsia="en-GB"/>
              </w:rPr>
            </w:pPr>
            <w:r w:rsidRPr="00A05E41">
              <w:rPr>
                <w:lang w:eastAsia="en-GB"/>
              </w:rPr>
              <w:t>AUGUSTYNIAK, Marcin</w:t>
            </w:r>
          </w:p>
        </w:tc>
        <w:tc>
          <w:tcPr>
            <w:tcW w:w="3402" w:type="dxa"/>
            <w:noWrap/>
            <w:hideMark/>
          </w:tcPr>
          <w:p w14:paraId="33AE9703" w14:textId="77777777" w:rsidR="00A05E41" w:rsidRPr="00A05E41" w:rsidRDefault="00A05E41" w:rsidP="00A05E41">
            <w:pPr>
              <w:pStyle w:val="TAL"/>
              <w:keepNext w:val="0"/>
              <w:keepLines w:val="0"/>
              <w:rPr>
                <w:lang w:eastAsia="en-GB"/>
              </w:rPr>
            </w:pPr>
            <w:r w:rsidRPr="00A05E41">
              <w:rPr>
                <w:lang w:eastAsia="en-GB"/>
              </w:rPr>
              <w:t>Huawei Technologies Sweden AB</w:t>
            </w:r>
          </w:p>
        </w:tc>
        <w:tc>
          <w:tcPr>
            <w:tcW w:w="2316" w:type="dxa"/>
            <w:noWrap/>
            <w:hideMark/>
          </w:tcPr>
          <w:p w14:paraId="4BE41559"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1B9AE39F" w14:textId="77777777" w:rsidTr="00A05E41">
        <w:trPr>
          <w:trHeight w:val="57"/>
        </w:trPr>
        <w:tc>
          <w:tcPr>
            <w:tcW w:w="3114" w:type="dxa"/>
            <w:noWrap/>
            <w:hideMark/>
          </w:tcPr>
          <w:p w14:paraId="79CE07DA" w14:textId="77777777" w:rsidR="00A05E41" w:rsidRPr="00A05E41" w:rsidRDefault="00A05E41" w:rsidP="00A05E41">
            <w:pPr>
              <w:pStyle w:val="TAL"/>
              <w:keepNext w:val="0"/>
              <w:keepLines w:val="0"/>
              <w:rPr>
                <w:lang w:eastAsia="en-GB"/>
              </w:rPr>
            </w:pPr>
            <w:r w:rsidRPr="00A05E41">
              <w:rPr>
                <w:lang w:eastAsia="en-GB"/>
              </w:rPr>
              <w:t>BAKER, Matthew</w:t>
            </w:r>
          </w:p>
        </w:tc>
        <w:tc>
          <w:tcPr>
            <w:tcW w:w="3402" w:type="dxa"/>
            <w:noWrap/>
            <w:hideMark/>
          </w:tcPr>
          <w:p w14:paraId="701040F6" w14:textId="77777777" w:rsidR="00A05E41" w:rsidRPr="00A05E41" w:rsidRDefault="00A05E41" w:rsidP="00A05E41">
            <w:pPr>
              <w:pStyle w:val="TAL"/>
              <w:keepNext w:val="0"/>
              <w:keepLines w:val="0"/>
              <w:rPr>
                <w:lang w:eastAsia="en-GB"/>
              </w:rPr>
            </w:pPr>
            <w:r w:rsidRPr="00A05E41">
              <w:rPr>
                <w:lang w:eastAsia="en-GB"/>
              </w:rPr>
              <w:t>Nokia UK</w:t>
            </w:r>
          </w:p>
        </w:tc>
        <w:tc>
          <w:tcPr>
            <w:tcW w:w="2316" w:type="dxa"/>
            <w:noWrap/>
            <w:hideMark/>
          </w:tcPr>
          <w:p w14:paraId="3A99067E"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25A7E55B" w14:textId="77777777" w:rsidTr="00A05E41">
        <w:trPr>
          <w:trHeight w:val="57"/>
        </w:trPr>
        <w:tc>
          <w:tcPr>
            <w:tcW w:w="3114" w:type="dxa"/>
            <w:noWrap/>
            <w:hideMark/>
          </w:tcPr>
          <w:p w14:paraId="201B080E" w14:textId="77777777" w:rsidR="00A05E41" w:rsidRPr="00A05E41" w:rsidRDefault="00A05E41" w:rsidP="00A05E41">
            <w:pPr>
              <w:pStyle w:val="TAL"/>
              <w:keepNext w:val="0"/>
              <w:keepLines w:val="0"/>
              <w:rPr>
                <w:lang w:eastAsia="en-GB"/>
              </w:rPr>
            </w:pPr>
            <w:r w:rsidRPr="00A05E41">
              <w:rPr>
                <w:lang w:eastAsia="en-GB"/>
              </w:rPr>
              <w:t>BALASUBRAMANIAN, Vijay</w:t>
            </w:r>
          </w:p>
        </w:tc>
        <w:tc>
          <w:tcPr>
            <w:tcW w:w="3402" w:type="dxa"/>
            <w:noWrap/>
            <w:hideMark/>
          </w:tcPr>
          <w:p w14:paraId="4810CAE4" w14:textId="77777777" w:rsidR="00A05E41" w:rsidRPr="00A05E41" w:rsidRDefault="00A05E41" w:rsidP="00A05E41">
            <w:pPr>
              <w:pStyle w:val="TAL"/>
              <w:keepNext w:val="0"/>
              <w:keepLines w:val="0"/>
              <w:rPr>
                <w:lang w:eastAsia="en-GB"/>
              </w:rPr>
            </w:pPr>
            <w:r w:rsidRPr="00A05E41">
              <w:rPr>
                <w:lang w:eastAsia="en-GB"/>
              </w:rPr>
              <w:t>Qualcomm Technologies Int</w:t>
            </w:r>
          </w:p>
        </w:tc>
        <w:tc>
          <w:tcPr>
            <w:tcW w:w="2316" w:type="dxa"/>
            <w:noWrap/>
            <w:hideMark/>
          </w:tcPr>
          <w:p w14:paraId="47446372"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1D215857" w14:textId="77777777" w:rsidTr="00A05E41">
        <w:trPr>
          <w:trHeight w:val="57"/>
        </w:trPr>
        <w:tc>
          <w:tcPr>
            <w:tcW w:w="3114" w:type="dxa"/>
            <w:noWrap/>
            <w:hideMark/>
          </w:tcPr>
          <w:p w14:paraId="35169ED7" w14:textId="77777777" w:rsidR="00A05E41" w:rsidRPr="00A05E41" w:rsidRDefault="00A05E41" w:rsidP="00A05E41">
            <w:pPr>
              <w:pStyle w:val="TAL"/>
              <w:keepNext w:val="0"/>
              <w:keepLines w:val="0"/>
              <w:rPr>
                <w:lang w:eastAsia="en-GB"/>
              </w:rPr>
            </w:pPr>
            <w:r w:rsidRPr="00A05E41">
              <w:rPr>
                <w:lang w:eastAsia="en-GB"/>
              </w:rPr>
              <w:t>BASU MALLICK, Prateek</w:t>
            </w:r>
          </w:p>
        </w:tc>
        <w:tc>
          <w:tcPr>
            <w:tcW w:w="3402" w:type="dxa"/>
            <w:noWrap/>
            <w:hideMark/>
          </w:tcPr>
          <w:p w14:paraId="3FD85C39" w14:textId="77777777" w:rsidR="00A05E41" w:rsidRPr="00A05E41" w:rsidRDefault="00A05E41" w:rsidP="00A05E41">
            <w:pPr>
              <w:pStyle w:val="TAL"/>
              <w:keepNext w:val="0"/>
              <w:keepLines w:val="0"/>
              <w:rPr>
                <w:lang w:eastAsia="en-GB"/>
              </w:rPr>
            </w:pPr>
            <w:r w:rsidRPr="00A05E41">
              <w:rPr>
                <w:lang w:eastAsia="en-GB"/>
              </w:rPr>
              <w:t>Motorola Mobility Germany GmbH</w:t>
            </w:r>
          </w:p>
        </w:tc>
        <w:tc>
          <w:tcPr>
            <w:tcW w:w="2316" w:type="dxa"/>
            <w:noWrap/>
            <w:hideMark/>
          </w:tcPr>
          <w:p w14:paraId="6A56C06F"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0E27A5BC" w14:textId="77777777" w:rsidTr="00A05E41">
        <w:trPr>
          <w:trHeight w:val="57"/>
        </w:trPr>
        <w:tc>
          <w:tcPr>
            <w:tcW w:w="3114" w:type="dxa"/>
            <w:noWrap/>
            <w:hideMark/>
          </w:tcPr>
          <w:p w14:paraId="2346B84E" w14:textId="77777777" w:rsidR="00A05E41" w:rsidRPr="00A05E41" w:rsidRDefault="00A05E41" w:rsidP="00A05E41">
            <w:pPr>
              <w:pStyle w:val="TAL"/>
              <w:keepNext w:val="0"/>
              <w:keepLines w:val="0"/>
              <w:rPr>
                <w:lang w:eastAsia="en-GB"/>
              </w:rPr>
            </w:pPr>
            <w:r w:rsidRPr="00A05E41">
              <w:rPr>
                <w:lang w:eastAsia="en-GB"/>
              </w:rPr>
              <w:t>BENDLIN, Ralf</w:t>
            </w:r>
          </w:p>
        </w:tc>
        <w:tc>
          <w:tcPr>
            <w:tcW w:w="3402" w:type="dxa"/>
            <w:noWrap/>
            <w:hideMark/>
          </w:tcPr>
          <w:p w14:paraId="6B1952BD" w14:textId="77777777" w:rsidR="00A05E41" w:rsidRPr="00A05E41" w:rsidRDefault="00A05E41" w:rsidP="00A05E41">
            <w:pPr>
              <w:pStyle w:val="TAL"/>
              <w:keepNext w:val="0"/>
              <w:keepLines w:val="0"/>
              <w:rPr>
                <w:lang w:eastAsia="en-GB"/>
              </w:rPr>
            </w:pPr>
            <w:r w:rsidRPr="00A05E41">
              <w:rPr>
                <w:lang w:eastAsia="en-GB"/>
              </w:rPr>
              <w:t>AT&amp;T</w:t>
            </w:r>
          </w:p>
        </w:tc>
        <w:tc>
          <w:tcPr>
            <w:tcW w:w="2316" w:type="dxa"/>
            <w:noWrap/>
            <w:hideMark/>
          </w:tcPr>
          <w:p w14:paraId="458804A9" w14:textId="77777777" w:rsidR="00A05E41" w:rsidRPr="00A05E41" w:rsidRDefault="00A05E41" w:rsidP="00A05E41">
            <w:pPr>
              <w:pStyle w:val="TAL"/>
              <w:keepNext w:val="0"/>
              <w:keepLines w:val="0"/>
              <w:rPr>
                <w:lang w:eastAsia="en-GB"/>
              </w:rPr>
            </w:pPr>
            <w:r w:rsidRPr="00A05E41">
              <w:rPr>
                <w:lang w:eastAsia="en-GB"/>
              </w:rPr>
              <w:t>3GPPMEMBER (ATIS)</w:t>
            </w:r>
          </w:p>
        </w:tc>
      </w:tr>
      <w:tr w:rsidR="00A05E41" w:rsidRPr="00A05E41" w14:paraId="13C08ED3" w14:textId="77777777" w:rsidTr="00A05E41">
        <w:trPr>
          <w:trHeight w:val="57"/>
        </w:trPr>
        <w:tc>
          <w:tcPr>
            <w:tcW w:w="3114" w:type="dxa"/>
            <w:noWrap/>
            <w:hideMark/>
          </w:tcPr>
          <w:p w14:paraId="220DC4B6" w14:textId="77777777" w:rsidR="00A05E41" w:rsidRPr="00A05E41" w:rsidRDefault="00A05E41" w:rsidP="00A05E41">
            <w:pPr>
              <w:pStyle w:val="TAL"/>
              <w:keepNext w:val="0"/>
              <w:keepLines w:val="0"/>
              <w:rPr>
                <w:lang w:eastAsia="en-GB"/>
              </w:rPr>
            </w:pPr>
            <w:r w:rsidRPr="00A05E41">
              <w:rPr>
                <w:lang w:eastAsia="en-GB"/>
              </w:rPr>
              <w:t>BERGE, Alexandre</w:t>
            </w:r>
          </w:p>
        </w:tc>
        <w:tc>
          <w:tcPr>
            <w:tcW w:w="3402" w:type="dxa"/>
            <w:noWrap/>
            <w:hideMark/>
          </w:tcPr>
          <w:p w14:paraId="0540426D" w14:textId="77777777" w:rsidR="00A05E41" w:rsidRPr="00A05E41" w:rsidRDefault="00A05E41" w:rsidP="00A05E41">
            <w:pPr>
              <w:pStyle w:val="TAL"/>
              <w:keepNext w:val="0"/>
              <w:keepLines w:val="0"/>
              <w:rPr>
                <w:lang w:eastAsia="en-GB"/>
              </w:rPr>
            </w:pPr>
            <w:r w:rsidRPr="00A05E41">
              <w:rPr>
                <w:lang w:eastAsia="en-GB"/>
              </w:rPr>
              <w:t>ETSI</w:t>
            </w:r>
          </w:p>
        </w:tc>
        <w:tc>
          <w:tcPr>
            <w:tcW w:w="2316" w:type="dxa"/>
            <w:noWrap/>
            <w:hideMark/>
          </w:tcPr>
          <w:p w14:paraId="0D410DF1" w14:textId="77777777" w:rsidR="00A05E41" w:rsidRPr="00A05E41" w:rsidRDefault="00A05E41" w:rsidP="00A05E41">
            <w:pPr>
              <w:pStyle w:val="TAL"/>
              <w:keepNext w:val="0"/>
              <w:keepLines w:val="0"/>
              <w:rPr>
                <w:lang w:eastAsia="en-GB"/>
              </w:rPr>
            </w:pPr>
            <w:r w:rsidRPr="00A05E41">
              <w:rPr>
                <w:lang w:eastAsia="en-GB"/>
              </w:rPr>
              <w:t>3GPPORG_REP (ETSI)</w:t>
            </w:r>
          </w:p>
        </w:tc>
      </w:tr>
      <w:tr w:rsidR="00A05E41" w:rsidRPr="00A05E41" w14:paraId="4CA3A707" w14:textId="77777777" w:rsidTr="00A05E41">
        <w:trPr>
          <w:trHeight w:val="57"/>
        </w:trPr>
        <w:tc>
          <w:tcPr>
            <w:tcW w:w="3114" w:type="dxa"/>
            <w:noWrap/>
            <w:hideMark/>
          </w:tcPr>
          <w:p w14:paraId="5D33F7F0" w14:textId="77777777" w:rsidR="00A05E41" w:rsidRPr="00A05E41" w:rsidRDefault="00A05E41" w:rsidP="00A05E41">
            <w:pPr>
              <w:pStyle w:val="TAL"/>
              <w:keepNext w:val="0"/>
              <w:keepLines w:val="0"/>
              <w:rPr>
                <w:lang w:eastAsia="en-GB"/>
              </w:rPr>
            </w:pPr>
            <w:r w:rsidRPr="00A05E41">
              <w:rPr>
                <w:lang w:eastAsia="en-GB"/>
              </w:rPr>
              <w:t>BOUBENDIR, Amina</w:t>
            </w:r>
          </w:p>
        </w:tc>
        <w:tc>
          <w:tcPr>
            <w:tcW w:w="3402" w:type="dxa"/>
            <w:noWrap/>
            <w:hideMark/>
          </w:tcPr>
          <w:p w14:paraId="2DBB9060" w14:textId="77777777" w:rsidR="00A05E41" w:rsidRPr="00A05E41" w:rsidRDefault="00A05E41" w:rsidP="00A05E41">
            <w:pPr>
              <w:pStyle w:val="TAL"/>
              <w:keepNext w:val="0"/>
              <w:keepLines w:val="0"/>
              <w:rPr>
                <w:lang w:eastAsia="en-GB"/>
              </w:rPr>
            </w:pPr>
            <w:r w:rsidRPr="00A05E41">
              <w:rPr>
                <w:lang w:eastAsia="en-GB"/>
              </w:rPr>
              <w:t>Airbus</w:t>
            </w:r>
          </w:p>
        </w:tc>
        <w:tc>
          <w:tcPr>
            <w:tcW w:w="2316" w:type="dxa"/>
            <w:noWrap/>
            <w:hideMark/>
          </w:tcPr>
          <w:p w14:paraId="0F9E72B8"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3B3FEDE3" w14:textId="77777777" w:rsidTr="00A05E41">
        <w:trPr>
          <w:trHeight w:val="57"/>
        </w:trPr>
        <w:tc>
          <w:tcPr>
            <w:tcW w:w="3114" w:type="dxa"/>
            <w:noWrap/>
            <w:hideMark/>
          </w:tcPr>
          <w:p w14:paraId="3D4B9B7F" w14:textId="77777777" w:rsidR="00A05E41" w:rsidRPr="00A05E41" w:rsidRDefault="00A05E41" w:rsidP="00A05E41">
            <w:pPr>
              <w:pStyle w:val="TAL"/>
              <w:keepNext w:val="0"/>
              <w:keepLines w:val="0"/>
              <w:rPr>
                <w:lang w:eastAsia="en-GB"/>
              </w:rPr>
            </w:pPr>
            <w:r w:rsidRPr="00A05E41">
              <w:rPr>
                <w:lang w:eastAsia="en-GB"/>
              </w:rPr>
              <w:t>BROSZEIT, Marco</w:t>
            </w:r>
          </w:p>
        </w:tc>
        <w:tc>
          <w:tcPr>
            <w:tcW w:w="3402" w:type="dxa"/>
            <w:noWrap/>
            <w:hideMark/>
          </w:tcPr>
          <w:p w14:paraId="18993CD1" w14:textId="77777777" w:rsidR="00A05E41" w:rsidRPr="00A05E41" w:rsidRDefault="00A05E41" w:rsidP="00A05E41">
            <w:pPr>
              <w:pStyle w:val="TAL"/>
              <w:keepNext w:val="0"/>
              <w:keepLines w:val="0"/>
              <w:rPr>
                <w:lang w:eastAsia="en-GB"/>
              </w:rPr>
            </w:pPr>
            <w:r w:rsidRPr="00A05E41">
              <w:rPr>
                <w:lang w:eastAsia="en-GB"/>
              </w:rPr>
              <w:t>Vodafone GmbH</w:t>
            </w:r>
          </w:p>
        </w:tc>
        <w:tc>
          <w:tcPr>
            <w:tcW w:w="2316" w:type="dxa"/>
            <w:noWrap/>
            <w:hideMark/>
          </w:tcPr>
          <w:p w14:paraId="49BEE40F"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2B448911" w14:textId="77777777" w:rsidTr="00A05E41">
        <w:trPr>
          <w:trHeight w:val="57"/>
        </w:trPr>
        <w:tc>
          <w:tcPr>
            <w:tcW w:w="3114" w:type="dxa"/>
            <w:noWrap/>
            <w:hideMark/>
          </w:tcPr>
          <w:p w14:paraId="1E960086" w14:textId="77777777" w:rsidR="00A05E41" w:rsidRPr="00A05E41" w:rsidRDefault="00A05E41" w:rsidP="00A05E41">
            <w:pPr>
              <w:pStyle w:val="TAL"/>
              <w:keepNext w:val="0"/>
              <w:keepLines w:val="0"/>
              <w:rPr>
                <w:lang w:eastAsia="en-GB"/>
              </w:rPr>
            </w:pPr>
            <w:r w:rsidRPr="00A05E41">
              <w:rPr>
                <w:lang w:eastAsia="en-GB"/>
              </w:rPr>
              <w:t>CANO SOVERI, Mirko</w:t>
            </w:r>
          </w:p>
        </w:tc>
        <w:tc>
          <w:tcPr>
            <w:tcW w:w="3402" w:type="dxa"/>
            <w:noWrap/>
            <w:hideMark/>
          </w:tcPr>
          <w:p w14:paraId="7B9ECD19" w14:textId="77777777" w:rsidR="00A05E41" w:rsidRPr="00A05E41" w:rsidRDefault="00A05E41" w:rsidP="00A05E41">
            <w:pPr>
              <w:pStyle w:val="TAL"/>
              <w:keepNext w:val="0"/>
              <w:keepLines w:val="0"/>
              <w:rPr>
                <w:lang w:eastAsia="en-GB"/>
              </w:rPr>
            </w:pPr>
            <w:r w:rsidRPr="00A05E41">
              <w:rPr>
                <w:lang w:eastAsia="en-GB"/>
              </w:rPr>
              <w:t>ETSI</w:t>
            </w:r>
          </w:p>
        </w:tc>
        <w:tc>
          <w:tcPr>
            <w:tcW w:w="2316" w:type="dxa"/>
            <w:noWrap/>
            <w:hideMark/>
          </w:tcPr>
          <w:p w14:paraId="162F2FAC" w14:textId="77777777" w:rsidR="00A05E41" w:rsidRPr="00A05E41" w:rsidRDefault="00A05E41" w:rsidP="00A05E41">
            <w:pPr>
              <w:pStyle w:val="TAL"/>
              <w:keepNext w:val="0"/>
              <w:keepLines w:val="0"/>
              <w:rPr>
                <w:lang w:eastAsia="en-GB"/>
              </w:rPr>
            </w:pPr>
            <w:r w:rsidRPr="00A05E41">
              <w:rPr>
                <w:lang w:eastAsia="en-GB"/>
              </w:rPr>
              <w:t>3GPPORG_REP (ETSI)</w:t>
            </w:r>
          </w:p>
        </w:tc>
      </w:tr>
      <w:tr w:rsidR="00A05E41" w:rsidRPr="00A05E41" w14:paraId="59197E4A" w14:textId="77777777" w:rsidTr="00A05E41">
        <w:trPr>
          <w:trHeight w:val="57"/>
        </w:trPr>
        <w:tc>
          <w:tcPr>
            <w:tcW w:w="3114" w:type="dxa"/>
            <w:noWrap/>
            <w:hideMark/>
          </w:tcPr>
          <w:p w14:paraId="7F4B11C3" w14:textId="77777777" w:rsidR="00A05E41" w:rsidRPr="00A05E41" w:rsidRDefault="00A05E41" w:rsidP="00A05E41">
            <w:pPr>
              <w:pStyle w:val="TAL"/>
              <w:keepNext w:val="0"/>
              <w:keepLines w:val="0"/>
              <w:rPr>
                <w:lang w:eastAsia="en-GB"/>
              </w:rPr>
            </w:pPr>
            <w:r w:rsidRPr="00A05E41">
              <w:rPr>
                <w:lang w:eastAsia="en-GB"/>
              </w:rPr>
              <w:t>CHANDRASHEKAR, Subramanya</w:t>
            </w:r>
          </w:p>
        </w:tc>
        <w:tc>
          <w:tcPr>
            <w:tcW w:w="3402" w:type="dxa"/>
            <w:noWrap/>
            <w:hideMark/>
          </w:tcPr>
          <w:p w14:paraId="7DF555B4" w14:textId="77777777" w:rsidR="00A05E41" w:rsidRPr="00A05E41" w:rsidRDefault="00A05E41" w:rsidP="00A05E41">
            <w:pPr>
              <w:pStyle w:val="TAL"/>
              <w:keepNext w:val="0"/>
              <w:keepLines w:val="0"/>
              <w:rPr>
                <w:lang w:eastAsia="en-GB"/>
              </w:rPr>
            </w:pPr>
            <w:r w:rsidRPr="00A05E41">
              <w:rPr>
                <w:lang w:eastAsia="en-GB"/>
              </w:rPr>
              <w:t>Rakuten Mobile, Inc</w:t>
            </w:r>
          </w:p>
        </w:tc>
        <w:tc>
          <w:tcPr>
            <w:tcW w:w="2316" w:type="dxa"/>
            <w:noWrap/>
            <w:hideMark/>
          </w:tcPr>
          <w:p w14:paraId="47E5E1F0" w14:textId="77777777" w:rsidR="00A05E41" w:rsidRPr="00A05E41" w:rsidRDefault="00A05E41" w:rsidP="00A05E41">
            <w:pPr>
              <w:pStyle w:val="TAL"/>
              <w:keepNext w:val="0"/>
              <w:keepLines w:val="0"/>
              <w:rPr>
                <w:lang w:eastAsia="en-GB"/>
              </w:rPr>
            </w:pPr>
            <w:r w:rsidRPr="00A05E41">
              <w:rPr>
                <w:lang w:eastAsia="en-GB"/>
              </w:rPr>
              <w:t>3GPPMEMBER (ARIB)</w:t>
            </w:r>
          </w:p>
        </w:tc>
      </w:tr>
      <w:tr w:rsidR="00A05E41" w:rsidRPr="00A05E41" w14:paraId="22C567ED" w14:textId="77777777" w:rsidTr="00A05E41">
        <w:trPr>
          <w:trHeight w:val="57"/>
        </w:trPr>
        <w:tc>
          <w:tcPr>
            <w:tcW w:w="3114" w:type="dxa"/>
            <w:noWrap/>
            <w:hideMark/>
          </w:tcPr>
          <w:p w14:paraId="420ECF60" w14:textId="77777777" w:rsidR="00A05E41" w:rsidRPr="00A05E41" w:rsidRDefault="00A05E41" w:rsidP="00A05E41">
            <w:pPr>
              <w:pStyle w:val="TAL"/>
              <w:keepNext w:val="0"/>
              <w:keepLines w:val="0"/>
              <w:rPr>
                <w:lang w:eastAsia="en-GB"/>
              </w:rPr>
            </w:pPr>
            <w:r w:rsidRPr="00A05E41">
              <w:rPr>
                <w:lang w:eastAsia="en-GB"/>
              </w:rPr>
              <w:t>CHAPONNIERE, Lena</w:t>
            </w:r>
          </w:p>
        </w:tc>
        <w:tc>
          <w:tcPr>
            <w:tcW w:w="3402" w:type="dxa"/>
            <w:noWrap/>
            <w:hideMark/>
          </w:tcPr>
          <w:p w14:paraId="4D365E55" w14:textId="77777777" w:rsidR="00A05E41" w:rsidRPr="00A05E41" w:rsidRDefault="00A05E41" w:rsidP="00A05E41">
            <w:pPr>
              <w:pStyle w:val="TAL"/>
              <w:keepNext w:val="0"/>
              <w:keepLines w:val="0"/>
              <w:rPr>
                <w:lang w:eastAsia="en-GB"/>
              </w:rPr>
            </w:pPr>
            <w:r w:rsidRPr="00A05E41">
              <w:rPr>
                <w:lang w:eastAsia="en-GB"/>
              </w:rPr>
              <w:t>Qualcomm Incorporated</w:t>
            </w:r>
          </w:p>
        </w:tc>
        <w:tc>
          <w:tcPr>
            <w:tcW w:w="2316" w:type="dxa"/>
            <w:noWrap/>
            <w:hideMark/>
          </w:tcPr>
          <w:p w14:paraId="39CDAF28" w14:textId="77777777" w:rsidR="00A05E41" w:rsidRPr="00A05E41" w:rsidRDefault="00A05E41" w:rsidP="00A05E41">
            <w:pPr>
              <w:pStyle w:val="TAL"/>
              <w:keepNext w:val="0"/>
              <w:keepLines w:val="0"/>
              <w:rPr>
                <w:lang w:eastAsia="en-GB"/>
              </w:rPr>
            </w:pPr>
            <w:r w:rsidRPr="00A05E41">
              <w:rPr>
                <w:lang w:eastAsia="en-GB"/>
              </w:rPr>
              <w:t>3GPPMEMBER (ATIS)</w:t>
            </w:r>
          </w:p>
        </w:tc>
      </w:tr>
      <w:tr w:rsidR="00A05E41" w:rsidRPr="00A05E41" w14:paraId="442D7D48" w14:textId="77777777" w:rsidTr="00A05E41">
        <w:trPr>
          <w:trHeight w:val="57"/>
        </w:trPr>
        <w:tc>
          <w:tcPr>
            <w:tcW w:w="3114" w:type="dxa"/>
            <w:noWrap/>
            <w:hideMark/>
          </w:tcPr>
          <w:p w14:paraId="0A30B323" w14:textId="77777777" w:rsidR="00A05E41" w:rsidRPr="00A05E41" w:rsidRDefault="00A05E41" w:rsidP="00A05E41">
            <w:pPr>
              <w:pStyle w:val="TAL"/>
              <w:keepNext w:val="0"/>
              <w:keepLines w:val="0"/>
              <w:rPr>
                <w:lang w:eastAsia="en-GB"/>
              </w:rPr>
            </w:pPr>
            <w:r w:rsidRPr="00A05E41">
              <w:rPr>
                <w:lang w:eastAsia="en-GB"/>
              </w:rPr>
              <w:t xml:space="preserve">CHENG, </w:t>
            </w:r>
            <w:proofErr w:type="spellStart"/>
            <w:r w:rsidRPr="00A05E41">
              <w:rPr>
                <w:lang w:eastAsia="en-GB"/>
              </w:rPr>
              <w:t>Chienchun</w:t>
            </w:r>
            <w:proofErr w:type="spellEnd"/>
          </w:p>
        </w:tc>
        <w:tc>
          <w:tcPr>
            <w:tcW w:w="3402" w:type="dxa"/>
            <w:noWrap/>
            <w:hideMark/>
          </w:tcPr>
          <w:p w14:paraId="0954F67F" w14:textId="77777777" w:rsidR="00A05E41" w:rsidRPr="00A05E41" w:rsidRDefault="00A05E41" w:rsidP="00A05E41">
            <w:pPr>
              <w:pStyle w:val="TAL"/>
              <w:keepNext w:val="0"/>
              <w:keepLines w:val="0"/>
              <w:rPr>
                <w:lang w:eastAsia="en-GB"/>
              </w:rPr>
            </w:pPr>
            <w:r w:rsidRPr="00A05E41">
              <w:rPr>
                <w:lang w:eastAsia="en-GB"/>
              </w:rPr>
              <w:t>MediaTek Inc.</w:t>
            </w:r>
          </w:p>
        </w:tc>
        <w:tc>
          <w:tcPr>
            <w:tcW w:w="2316" w:type="dxa"/>
            <w:noWrap/>
            <w:hideMark/>
          </w:tcPr>
          <w:p w14:paraId="1B812322"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53212878" w14:textId="77777777" w:rsidTr="00A05E41">
        <w:trPr>
          <w:trHeight w:val="57"/>
        </w:trPr>
        <w:tc>
          <w:tcPr>
            <w:tcW w:w="3114" w:type="dxa"/>
            <w:noWrap/>
            <w:hideMark/>
          </w:tcPr>
          <w:p w14:paraId="202C1A43" w14:textId="77777777" w:rsidR="00A05E41" w:rsidRPr="00A05E41" w:rsidRDefault="00A05E41" w:rsidP="00A05E41">
            <w:pPr>
              <w:pStyle w:val="TAL"/>
              <w:keepNext w:val="0"/>
              <w:keepLines w:val="0"/>
              <w:rPr>
                <w:lang w:eastAsia="en-GB"/>
              </w:rPr>
            </w:pPr>
            <w:r w:rsidRPr="00A05E41">
              <w:rPr>
                <w:lang w:eastAsia="en-GB"/>
              </w:rPr>
              <w:t>CHITTURI, Suresh</w:t>
            </w:r>
          </w:p>
        </w:tc>
        <w:tc>
          <w:tcPr>
            <w:tcW w:w="3402" w:type="dxa"/>
            <w:noWrap/>
            <w:hideMark/>
          </w:tcPr>
          <w:p w14:paraId="56F82D6B" w14:textId="77777777" w:rsidR="00A05E41" w:rsidRPr="00A05E41" w:rsidRDefault="00A05E41" w:rsidP="00A05E41">
            <w:pPr>
              <w:pStyle w:val="TAL"/>
              <w:keepNext w:val="0"/>
              <w:keepLines w:val="0"/>
              <w:rPr>
                <w:lang w:eastAsia="en-GB"/>
              </w:rPr>
            </w:pPr>
            <w:r w:rsidRPr="00A05E41">
              <w:rPr>
                <w:lang w:eastAsia="en-GB"/>
              </w:rPr>
              <w:t>Samsung R&amp;D Institute India</w:t>
            </w:r>
          </w:p>
        </w:tc>
        <w:tc>
          <w:tcPr>
            <w:tcW w:w="2316" w:type="dxa"/>
            <w:noWrap/>
            <w:hideMark/>
          </w:tcPr>
          <w:p w14:paraId="09F33ABD" w14:textId="77777777" w:rsidR="00A05E41" w:rsidRPr="00A05E41" w:rsidRDefault="00A05E41" w:rsidP="00A05E41">
            <w:pPr>
              <w:pStyle w:val="TAL"/>
              <w:keepNext w:val="0"/>
              <w:keepLines w:val="0"/>
              <w:rPr>
                <w:lang w:eastAsia="en-GB"/>
              </w:rPr>
            </w:pPr>
            <w:r w:rsidRPr="00A05E41">
              <w:rPr>
                <w:lang w:eastAsia="en-GB"/>
              </w:rPr>
              <w:t>3GPPMEMBER (TSDSI)</w:t>
            </w:r>
          </w:p>
        </w:tc>
      </w:tr>
      <w:tr w:rsidR="00A05E41" w:rsidRPr="00A05E41" w14:paraId="51E67EB6" w14:textId="77777777" w:rsidTr="00A05E41">
        <w:trPr>
          <w:trHeight w:val="57"/>
        </w:trPr>
        <w:tc>
          <w:tcPr>
            <w:tcW w:w="3114" w:type="dxa"/>
            <w:noWrap/>
            <w:hideMark/>
          </w:tcPr>
          <w:p w14:paraId="3A1A6C32" w14:textId="77777777" w:rsidR="00A05E41" w:rsidRPr="00A05E41" w:rsidRDefault="00A05E41" w:rsidP="00A05E41">
            <w:pPr>
              <w:pStyle w:val="TAL"/>
              <w:keepNext w:val="0"/>
              <w:keepLines w:val="0"/>
              <w:rPr>
                <w:lang w:eastAsia="en-GB"/>
              </w:rPr>
            </w:pPr>
            <w:r w:rsidRPr="00A05E41">
              <w:rPr>
                <w:lang w:eastAsia="en-GB"/>
              </w:rPr>
              <w:t>CHOI, Hyung-Nam</w:t>
            </w:r>
          </w:p>
        </w:tc>
        <w:tc>
          <w:tcPr>
            <w:tcW w:w="3402" w:type="dxa"/>
            <w:noWrap/>
            <w:hideMark/>
          </w:tcPr>
          <w:p w14:paraId="22B58385" w14:textId="77777777" w:rsidR="00A05E41" w:rsidRPr="00A05E41" w:rsidRDefault="00A05E41" w:rsidP="00A05E41">
            <w:pPr>
              <w:pStyle w:val="TAL"/>
              <w:keepNext w:val="0"/>
              <w:keepLines w:val="0"/>
              <w:rPr>
                <w:lang w:eastAsia="en-GB"/>
              </w:rPr>
            </w:pPr>
            <w:r w:rsidRPr="00A05E41">
              <w:rPr>
                <w:lang w:eastAsia="en-GB"/>
              </w:rPr>
              <w:t>Motorola Mobility UK Ltd.</w:t>
            </w:r>
          </w:p>
        </w:tc>
        <w:tc>
          <w:tcPr>
            <w:tcW w:w="2316" w:type="dxa"/>
            <w:noWrap/>
            <w:hideMark/>
          </w:tcPr>
          <w:p w14:paraId="2883587D"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027F2A84" w14:textId="77777777" w:rsidTr="00A05E41">
        <w:trPr>
          <w:trHeight w:val="57"/>
        </w:trPr>
        <w:tc>
          <w:tcPr>
            <w:tcW w:w="3114" w:type="dxa"/>
            <w:noWrap/>
            <w:hideMark/>
          </w:tcPr>
          <w:p w14:paraId="1297FB04" w14:textId="77777777" w:rsidR="00A05E41" w:rsidRPr="00A05E41" w:rsidRDefault="00A05E41" w:rsidP="00A05E41">
            <w:pPr>
              <w:pStyle w:val="TAL"/>
              <w:keepNext w:val="0"/>
              <w:keepLines w:val="0"/>
              <w:rPr>
                <w:lang w:eastAsia="en-GB"/>
              </w:rPr>
            </w:pPr>
            <w:r w:rsidRPr="00A05E41">
              <w:rPr>
                <w:lang w:eastAsia="en-GB"/>
              </w:rPr>
              <w:t>DOEHLA, Stefan</w:t>
            </w:r>
          </w:p>
        </w:tc>
        <w:tc>
          <w:tcPr>
            <w:tcW w:w="3402" w:type="dxa"/>
            <w:noWrap/>
            <w:hideMark/>
          </w:tcPr>
          <w:p w14:paraId="6B857555" w14:textId="77777777" w:rsidR="00A05E41" w:rsidRPr="00A05E41" w:rsidRDefault="00A05E41" w:rsidP="00A05E41">
            <w:pPr>
              <w:pStyle w:val="TAL"/>
              <w:keepNext w:val="0"/>
              <w:keepLines w:val="0"/>
              <w:rPr>
                <w:lang w:eastAsia="en-GB"/>
              </w:rPr>
            </w:pPr>
            <w:r w:rsidRPr="00A05E41">
              <w:rPr>
                <w:lang w:eastAsia="en-GB"/>
              </w:rPr>
              <w:t>Fraunhofer IIS</w:t>
            </w:r>
          </w:p>
        </w:tc>
        <w:tc>
          <w:tcPr>
            <w:tcW w:w="2316" w:type="dxa"/>
            <w:noWrap/>
            <w:hideMark/>
          </w:tcPr>
          <w:p w14:paraId="79F33683"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7011EC21" w14:textId="77777777" w:rsidTr="00A05E41">
        <w:trPr>
          <w:trHeight w:val="57"/>
        </w:trPr>
        <w:tc>
          <w:tcPr>
            <w:tcW w:w="3114" w:type="dxa"/>
            <w:noWrap/>
            <w:hideMark/>
          </w:tcPr>
          <w:p w14:paraId="638EC538" w14:textId="77777777" w:rsidR="00A05E41" w:rsidRPr="00A05E41" w:rsidRDefault="00A05E41" w:rsidP="00A05E41">
            <w:pPr>
              <w:pStyle w:val="TAL"/>
              <w:keepNext w:val="0"/>
              <w:keepLines w:val="0"/>
              <w:rPr>
                <w:lang w:eastAsia="en-GB"/>
              </w:rPr>
            </w:pPr>
            <w:r w:rsidRPr="00A05E41">
              <w:rPr>
                <w:lang w:eastAsia="en-GB"/>
              </w:rPr>
              <w:t>EL MOATAMID, Abdessamad</w:t>
            </w:r>
          </w:p>
        </w:tc>
        <w:tc>
          <w:tcPr>
            <w:tcW w:w="3402" w:type="dxa"/>
            <w:noWrap/>
            <w:hideMark/>
          </w:tcPr>
          <w:p w14:paraId="7730E92F" w14:textId="77777777" w:rsidR="00A05E41" w:rsidRPr="00A05E41" w:rsidRDefault="00A05E41" w:rsidP="00A05E41">
            <w:pPr>
              <w:pStyle w:val="TAL"/>
              <w:keepNext w:val="0"/>
              <w:keepLines w:val="0"/>
              <w:rPr>
                <w:lang w:eastAsia="en-GB"/>
              </w:rPr>
            </w:pPr>
            <w:r w:rsidRPr="00A05E41">
              <w:rPr>
                <w:lang w:eastAsia="en-GB"/>
              </w:rPr>
              <w:t>Huawei Technologies France</w:t>
            </w:r>
          </w:p>
        </w:tc>
        <w:tc>
          <w:tcPr>
            <w:tcW w:w="2316" w:type="dxa"/>
            <w:noWrap/>
            <w:hideMark/>
          </w:tcPr>
          <w:p w14:paraId="2A6E99E0"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13AAD95D" w14:textId="77777777" w:rsidTr="00A05E41">
        <w:trPr>
          <w:trHeight w:val="57"/>
        </w:trPr>
        <w:tc>
          <w:tcPr>
            <w:tcW w:w="3114" w:type="dxa"/>
            <w:noWrap/>
            <w:hideMark/>
          </w:tcPr>
          <w:p w14:paraId="7A9CB24F" w14:textId="77777777" w:rsidR="00A05E41" w:rsidRPr="00A05E41" w:rsidRDefault="00A05E41" w:rsidP="00A05E41">
            <w:pPr>
              <w:pStyle w:val="TAL"/>
              <w:keepNext w:val="0"/>
              <w:keepLines w:val="0"/>
              <w:rPr>
                <w:lang w:eastAsia="en-GB"/>
              </w:rPr>
            </w:pPr>
            <w:r w:rsidRPr="00A05E41">
              <w:rPr>
                <w:lang w:eastAsia="en-GB"/>
              </w:rPr>
              <w:t>FERNANDEZ MARTOS, Flores</w:t>
            </w:r>
          </w:p>
        </w:tc>
        <w:tc>
          <w:tcPr>
            <w:tcW w:w="3402" w:type="dxa"/>
            <w:noWrap/>
            <w:hideMark/>
          </w:tcPr>
          <w:p w14:paraId="68717882" w14:textId="77777777" w:rsidR="00A05E41" w:rsidRPr="00A05E41" w:rsidRDefault="00A05E41" w:rsidP="00A05E41">
            <w:pPr>
              <w:pStyle w:val="TAL"/>
              <w:keepNext w:val="0"/>
              <w:keepLines w:val="0"/>
              <w:rPr>
                <w:lang w:eastAsia="en-GB"/>
              </w:rPr>
            </w:pPr>
            <w:r w:rsidRPr="00A05E41">
              <w:rPr>
                <w:lang w:eastAsia="en-GB"/>
              </w:rPr>
              <w:t>Keysight Technologies UK Ltd</w:t>
            </w:r>
          </w:p>
        </w:tc>
        <w:tc>
          <w:tcPr>
            <w:tcW w:w="2316" w:type="dxa"/>
            <w:noWrap/>
            <w:hideMark/>
          </w:tcPr>
          <w:p w14:paraId="6428FE26"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12F9806A" w14:textId="77777777" w:rsidTr="00A05E41">
        <w:trPr>
          <w:trHeight w:val="57"/>
        </w:trPr>
        <w:tc>
          <w:tcPr>
            <w:tcW w:w="3114" w:type="dxa"/>
            <w:noWrap/>
            <w:hideMark/>
          </w:tcPr>
          <w:p w14:paraId="1C618B4C" w14:textId="77777777" w:rsidR="00A05E41" w:rsidRPr="00A05E41" w:rsidRDefault="00A05E41" w:rsidP="00A05E41">
            <w:pPr>
              <w:pStyle w:val="TAL"/>
              <w:keepNext w:val="0"/>
              <w:keepLines w:val="0"/>
              <w:rPr>
                <w:lang w:eastAsia="en-GB"/>
              </w:rPr>
            </w:pPr>
            <w:r w:rsidRPr="00A05E41">
              <w:rPr>
                <w:lang w:eastAsia="en-GB"/>
              </w:rPr>
              <w:t>FEVOLD, Jerediah</w:t>
            </w:r>
          </w:p>
        </w:tc>
        <w:tc>
          <w:tcPr>
            <w:tcW w:w="3402" w:type="dxa"/>
            <w:noWrap/>
            <w:hideMark/>
          </w:tcPr>
          <w:p w14:paraId="65299329" w14:textId="77777777" w:rsidR="00A05E41" w:rsidRPr="00A05E41" w:rsidRDefault="00A05E41" w:rsidP="00A05E41">
            <w:pPr>
              <w:pStyle w:val="TAL"/>
              <w:keepNext w:val="0"/>
              <w:keepLines w:val="0"/>
              <w:rPr>
                <w:lang w:eastAsia="en-GB"/>
              </w:rPr>
            </w:pPr>
            <w:r w:rsidRPr="00A05E41">
              <w:rPr>
                <w:lang w:eastAsia="en-GB"/>
              </w:rPr>
              <w:t>Nokia Corporation</w:t>
            </w:r>
          </w:p>
        </w:tc>
        <w:tc>
          <w:tcPr>
            <w:tcW w:w="2316" w:type="dxa"/>
            <w:noWrap/>
            <w:hideMark/>
          </w:tcPr>
          <w:p w14:paraId="06FF80B6"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18194A5F" w14:textId="77777777" w:rsidTr="00A05E41">
        <w:trPr>
          <w:trHeight w:val="57"/>
        </w:trPr>
        <w:tc>
          <w:tcPr>
            <w:tcW w:w="3114" w:type="dxa"/>
            <w:noWrap/>
            <w:hideMark/>
          </w:tcPr>
          <w:p w14:paraId="08C02220" w14:textId="77777777" w:rsidR="00A05E41" w:rsidRPr="00A05E41" w:rsidRDefault="00A05E41" w:rsidP="00A05E41">
            <w:pPr>
              <w:pStyle w:val="TAL"/>
              <w:keepNext w:val="0"/>
              <w:keepLines w:val="0"/>
              <w:rPr>
                <w:lang w:eastAsia="en-GB"/>
              </w:rPr>
            </w:pPr>
            <w:r w:rsidRPr="00A05E41">
              <w:rPr>
                <w:lang w:eastAsia="en-GB"/>
              </w:rPr>
              <w:t>FIRMIN, Frederic</w:t>
            </w:r>
          </w:p>
        </w:tc>
        <w:tc>
          <w:tcPr>
            <w:tcW w:w="3402" w:type="dxa"/>
            <w:noWrap/>
            <w:hideMark/>
          </w:tcPr>
          <w:p w14:paraId="4DE9E144" w14:textId="77777777" w:rsidR="00A05E41" w:rsidRPr="00A05E41" w:rsidRDefault="00A05E41" w:rsidP="00A05E41">
            <w:pPr>
              <w:pStyle w:val="TAL"/>
              <w:keepNext w:val="0"/>
              <w:keepLines w:val="0"/>
              <w:rPr>
                <w:lang w:eastAsia="en-GB"/>
              </w:rPr>
            </w:pPr>
            <w:r w:rsidRPr="00A05E41">
              <w:rPr>
                <w:lang w:eastAsia="en-GB"/>
              </w:rPr>
              <w:t>ETSI</w:t>
            </w:r>
          </w:p>
        </w:tc>
        <w:tc>
          <w:tcPr>
            <w:tcW w:w="2316" w:type="dxa"/>
            <w:noWrap/>
            <w:hideMark/>
          </w:tcPr>
          <w:p w14:paraId="2073DE06" w14:textId="77777777" w:rsidR="00A05E41" w:rsidRPr="00A05E41" w:rsidRDefault="00A05E41" w:rsidP="00A05E41">
            <w:pPr>
              <w:pStyle w:val="TAL"/>
              <w:keepNext w:val="0"/>
              <w:keepLines w:val="0"/>
              <w:rPr>
                <w:lang w:eastAsia="en-GB"/>
              </w:rPr>
            </w:pPr>
            <w:r w:rsidRPr="00A05E41">
              <w:rPr>
                <w:lang w:eastAsia="en-GB"/>
              </w:rPr>
              <w:t>3GPPORG_REP (ETSI)</w:t>
            </w:r>
          </w:p>
        </w:tc>
      </w:tr>
      <w:tr w:rsidR="00A05E41" w:rsidRPr="00A05E41" w14:paraId="32662C9F" w14:textId="77777777" w:rsidTr="00A05E41">
        <w:trPr>
          <w:trHeight w:val="57"/>
        </w:trPr>
        <w:tc>
          <w:tcPr>
            <w:tcW w:w="3114" w:type="dxa"/>
            <w:noWrap/>
            <w:hideMark/>
          </w:tcPr>
          <w:p w14:paraId="1D46EF36" w14:textId="77777777" w:rsidR="00A05E41" w:rsidRPr="00A05E41" w:rsidRDefault="00A05E41" w:rsidP="00A05E41">
            <w:pPr>
              <w:pStyle w:val="TAL"/>
              <w:keepNext w:val="0"/>
              <w:keepLines w:val="0"/>
              <w:rPr>
                <w:lang w:eastAsia="en-GB"/>
              </w:rPr>
            </w:pPr>
            <w:r w:rsidRPr="00A05E41">
              <w:rPr>
                <w:lang w:eastAsia="en-GB"/>
              </w:rPr>
              <w:t>GENOUD, Olivier</w:t>
            </w:r>
          </w:p>
        </w:tc>
        <w:tc>
          <w:tcPr>
            <w:tcW w:w="3402" w:type="dxa"/>
            <w:noWrap/>
            <w:hideMark/>
          </w:tcPr>
          <w:p w14:paraId="4553B625" w14:textId="77777777" w:rsidR="00A05E41" w:rsidRPr="00A05E41" w:rsidRDefault="00A05E41" w:rsidP="00A05E41">
            <w:pPr>
              <w:pStyle w:val="TAL"/>
              <w:keepNext w:val="0"/>
              <w:keepLines w:val="0"/>
              <w:rPr>
                <w:lang w:eastAsia="en-GB"/>
              </w:rPr>
            </w:pPr>
            <w:r w:rsidRPr="00A05E41">
              <w:rPr>
                <w:lang w:eastAsia="en-GB"/>
              </w:rPr>
              <w:t>ETSI</w:t>
            </w:r>
          </w:p>
        </w:tc>
        <w:tc>
          <w:tcPr>
            <w:tcW w:w="2316" w:type="dxa"/>
            <w:noWrap/>
            <w:hideMark/>
          </w:tcPr>
          <w:p w14:paraId="377F86E1" w14:textId="77777777" w:rsidR="00A05E41" w:rsidRPr="00A05E41" w:rsidRDefault="00A05E41" w:rsidP="00A05E41">
            <w:pPr>
              <w:pStyle w:val="TAL"/>
              <w:keepNext w:val="0"/>
              <w:keepLines w:val="0"/>
              <w:rPr>
                <w:lang w:eastAsia="en-GB"/>
              </w:rPr>
            </w:pPr>
            <w:r w:rsidRPr="00A05E41">
              <w:rPr>
                <w:lang w:eastAsia="en-GB"/>
              </w:rPr>
              <w:t>3GPPORG_REP (ETSI)</w:t>
            </w:r>
          </w:p>
        </w:tc>
      </w:tr>
      <w:tr w:rsidR="00A05E41" w:rsidRPr="00A05E41" w14:paraId="78EDEA2B" w14:textId="77777777" w:rsidTr="00A05E41">
        <w:trPr>
          <w:trHeight w:val="57"/>
        </w:trPr>
        <w:tc>
          <w:tcPr>
            <w:tcW w:w="3114" w:type="dxa"/>
            <w:noWrap/>
            <w:hideMark/>
          </w:tcPr>
          <w:p w14:paraId="14CAA329" w14:textId="77777777" w:rsidR="00A05E41" w:rsidRPr="00A05E41" w:rsidRDefault="00A05E41" w:rsidP="00A05E41">
            <w:pPr>
              <w:pStyle w:val="TAL"/>
              <w:keepNext w:val="0"/>
              <w:keepLines w:val="0"/>
              <w:rPr>
                <w:lang w:eastAsia="en-GB"/>
              </w:rPr>
            </w:pPr>
            <w:r w:rsidRPr="00A05E41">
              <w:rPr>
                <w:lang w:eastAsia="en-GB"/>
              </w:rPr>
              <w:t>GHIMIRE, Birendra</w:t>
            </w:r>
          </w:p>
        </w:tc>
        <w:tc>
          <w:tcPr>
            <w:tcW w:w="3402" w:type="dxa"/>
            <w:noWrap/>
            <w:hideMark/>
          </w:tcPr>
          <w:p w14:paraId="3CE215BD" w14:textId="77777777" w:rsidR="00A05E41" w:rsidRPr="00A05E41" w:rsidRDefault="00A05E41" w:rsidP="00A05E41">
            <w:pPr>
              <w:pStyle w:val="TAL"/>
              <w:keepNext w:val="0"/>
              <w:keepLines w:val="0"/>
              <w:rPr>
                <w:lang w:eastAsia="en-GB"/>
              </w:rPr>
            </w:pPr>
            <w:r w:rsidRPr="00A05E41">
              <w:rPr>
                <w:lang w:eastAsia="en-GB"/>
              </w:rPr>
              <w:t>Fraunhofer IIS</w:t>
            </w:r>
          </w:p>
        </w:tc>
        <w:tc>
          <w:tcPr>
            <w:tcW w:w="2316" w:type="dxa"/>
            <w:noWrap/>
            <w:hideMark/>
          </w:tcPr>
          <w:p w14:paraId="4868D631"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46E8EF8B" w14:textId="77777777" w:rsidTr="00A05E41">
        <w:trPr>
          <w:trHeight w:val="57"/>
        </w:trPr>
        <w:tc>
          <w:tcPr>
            <w:tcW w:w="3114" w:type="dxa"/>
            <w:noWrap/>
            <w:hideMark/>
          </w:tcPr>
          <w:p w14:paraId="5A3D61B1" w14:textId="77777777" w:rsidR="00A05E41" w:rsidRPr="00A05E41" w:rsidRDefault="00A05E41" w:rsidP="00A05E41">
            <w:pPr>
              <w:pStyle w:val="TAL"/>
              <w:keepNext w:val="0"/>
              <w:keepLines w:val="0"/>
              <w:rPr>
                <w:lang w:eastAsia="en-GB"/>
              </w:rPr>
            </w:pPr>
            <w:r w:rsidRPr="00A05E41">
              <w:rPr>
                <w:lang w:eastAsia="en-GB"/>
              </w:rPr>
              <w:t>GRIME, Matthew</w:t>
            </w:r>
          </w:p>
        </w:tc>
        <w:tc>
          <w:tcPr>
            <w:tcW w:w="3402" w:type="dxa"/>
            <w:noWrap/>
            <w:hideMark/>
          </w:tcPr>
          <w:p w14:paraId="7FD996B1" w14:textId="77777777" w:rsidR="00A05E41" w:rsidRPr="00A05E41" w:rsidRDefault="00A05E41" w:rsidP="00A05E41">
            <w:pPr>
              <w:pStyle w:val="TAL"/>
              <w:keepNext w:val="0"/>
              <w:keepLines w:val="0"/>
              <w:rPr>
                <w:lang w:eastAsia="en-GB"/>
              </w:rPr>
            </w:pPr>
            <w:r w:rsidRPr="00A05E41">
              <w:rPr>
                <w:lang w:eastAsia="en-GB"/>
              </w:rPr>
              <w:t>NCSC</w:t>
            </w:r>
          </w:p>
        </w:tc>
        <w:tc>
          <w:tcPr>
            <w:tcW w:w="2316" w:type="dxa"/>
            <w:noWrap/>
            <w:hideMark/>
          </w:tcPr>
          <w:p w14:paraId="59770ADF"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727EF36C" w14:textId="77777777" w:rsidTr="00A05E41">
        <w:trPr>
          <w:trHeight w:val="57"/>
        </w:trPr>
        <w:tc>
          <w:tcPr>
            <w:tcW w:w="3114" w:type="dxa"/>
            <w:noWrap/>
            <w:hideMark/>
          </w:tcPr>
          <w:p w14:paraId="713A7BDD" w14:textId="77777777" w:rsidR="00A05E41" w:rsidRPr="00A05E41" w:rsidRDefault="00A05E41" w:rsidP="00A05E41">
            <w:pPr>
              <w:pStyle w:val="TAL"/>
              <w:keepNext w:val="0"/>
              <w:keepLines w:val="0"/>
              <w:rPr>
                <w:lang w:eastAsia="en-GB"/>
              </w:rPr>
            </w:pPr>
            <w:r w:rsidRPr="00A05E41">
              <w:rPr>
                <w:lang w:eastAsia="en-GB"/>
              </w:rPr>
              <w:t>GUPTA, Rounak</w:t>
            </w:r>
          </w:p>
        </w:tc>
        <w:tc>
          <w:tcPr>
            <w:tcW w:w="3402" w:type="dxa"/>
            <w:noWrap/>
            <w:hideMark/>
          </w:tcPr>
          <w:p w14:paraId="6BAEBB5A" w14:textId="77777777" w:rsidR="00A05E41" w:rsidRPr="00A05E41" w:rsidRDefault="00A05E41" w:rsidP="00A05E41">
            <w:pPr>
              <w:pStyle w:val="TAL"/>
              <w:keepNext w:val="0"/>
              <w:keepLines w:val="0"/>
              <w:rPr>
                <w:lang w:eastAsia="en-GB"/>
              </w:rPr>
            </w:pPr>
            <w:r w:rsidRPr="00A05E41">
              <w:rPr>
                <w:lang w:eastAsia="en-GB"/>
              </w:rPr>
              <w:t>Jio Platforms</w:t>
            </w:r>
          </w:p>
        </w:tc>
        <w:tc>
          <w:tcPr>
            <w:tcW w:w="2316" w:type="dxa"/>
            <w:noWrap/>
            <w:hideMark/>
          </w:tcPr>
          <w:p w14:paraId="29566575"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0A351E5A" w14:textId="77777777" w:rsidTr="00A05E41">
        <w:trPr>
          <w:trHeight w:val="57"/>
        </w:trPr>
        <w:tc>
          <w:tcPr>
            <w:tcW w:w="3114" w:type="dxa"/>
            <w:noWrap/>
            <w:hideMark/>
          </w:tcPr>
          <w:p w14:paraId="0B4D5FBD" w14:textId="77777777" w:rsidR="00A05E41" w:rsidRPr="00A05E41" w:rsidRDefault="00A05E41" w:rsidP="00A05E41">
            <w:pPr>
              <w:pStyle w:val="TAL"/>
              <w:keepNext w:val="0"/>
              <w:keepLines w:val="0"/>
              <w:rPr>
                <w:lang w:eastAsia="en-GB"/>
              </w:rPr>
            </w:pPr>
            <w:r w:rsidRPr="00A05E41">
              <w:rPr>
                <w:lang w:eastAsia="en-GB"/>
              </w:rPr>
              <w:t>GUTIERREZ ESTEVEZ, David</w:t>
            </w:r>
          </w:p>
        </w:tc>
        <w:tc>
          <w:tcPr>
            <w:tcW w:w="3402" w:type="dxa"/>
            <w:noWrap/>
            <w:hideMark/>
          </w:tcPr>
          <w:p w14:paraId="325E7F8C" w14:textId="77777777" w:rsidR="00A05E41" w:rsidRPr="00A05E41" w:rsidRDefault="00A05E41" w:rsidP="00A05E41">
            <w:pPr>
              <w:pStyle w:val="TAL"/>
              <w:keepNext w:val="0"/>
              <w:keepLines w:val="0"/>
              <w:rPr>
                <w:lang w:eastAsia="en-GB"/>
              </w:rPr>
            </w:pPr>
            <w:r w:rsidRPr="00A05E41">
              <w:rPr>
                <w:lang w:eastAsia="en-GB"/>
              </w:rPr>
              <w:t>Apple (UK) Limited</w:t>
            </w:r>
          </w:p>
        </w:tc>
        <w:tc>
          <w:tcPr>
            <w:tcW w:w="2316" w:type="dxa"/>
            <w:noWrap/>
            <w:hideMark/>
          </w:tcPr>
          <w:p w14:paraId="6E4FE5F0"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0296192D" w14:textId="77777777" w:rsidTr="00A05E41">
        <w:trPr>
          <w:trHeight w:val="57"/>
        </w:trPr>
        <w:tc>
          <w:tcPr>
            <w:tcW w:w="3114" w:type="dxa"/>
            <w:noWrap/>
            <w:hideMark/>
          </w:tcPr>
          <w:p w14:paraId="32DA2768" w14:textId="77777777" w:rsidR="00A05E41" w:rsidRPr="00A05E41" w:rsidRDefault="00A05E41" w:rsidP="00A05E41">
            <w:pPr>
              <w:pStyle w:val="TAL"/>
              <w:keepNext w:val="0"/>
              <w:keepLines w:val="0"/>
              <w:rPr>
                <w:lang w:eastAsia="en-GB"/>
              </w:rPr>
            </w:pPr>
            <w:r w:rsidRPr="00A05E41">
              <w:rPr>
                <w:lang w:eastAsia="en-GB"/>
              </w:rPr>
              <w:t>GUTTMAN, Erik</w:t>
            </w:r>
          </w:p>
        </w:tc>
        <w:tc>
          <w:tcPr>
            <w:tcW w:w="3402" w:type="dxa"/>
            <w:noWrap/>
            <w:hideMark/>
          </w:tcPr>
          <w:p w14:paraId="762689E9" w14:textId="77777777" w:rsidR="00A05E41" w:rsidRPr="00A05E41" w:rsidRDefault="00A05E41" w:rsidP="00A05E41">
            <w:pPr>
              <w:pStyle w:val="TAL"/>
              <w:keepNext w:val="0"/>
              <w:keepLines w:val="0"/>
              <w:rPr>
                <w:lang w:eastAsia="en-GB"/>
              </w:rPr>
            </w:pPr>
            <w:r w:rsidRPr="00A05E41">
              <w:rPr>
                <w:lang w:eastAsia="en-GB"/>
              </w:rPr>
              <w:t>Samsung R&amp;D Institute UK</w:t>
            </w:r>
          </w:p>
        </w:tc>
        <w:tc>
          <w:tcPr>
            <w:tcW w:w="2316" w:type="dxa"/>
            <w:noWrap/>
            <w:hideMark/>
          </w:tcPr>
          <w:p w14:paraId="3F859446"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6ED43EFE" w14:textId="77777777" w:rsidTr="00A05E41">
        <w:trPr>
          <w:trHeight w:val="57"/>
        </w:trPr>
        <w:tc>
          <w:tcPr>
            <w:tcW w:w="3114" w:type="dxa"/>
            <w:noWrap/>
            <w:hideMark/>
          </w:tcPr>
          <w:p w14:paraId="53507B5C" w14:textId="77777777" w:rsidR="00A05E41" w:rsidRPr="00A05E41" w:rsidRDefault="00A05E41" w:rsidP="00A05E41">
            <w:pPr>
              <w:pStyle w:val="TAL"/>
              <w:keepNext w:val="0"/>
              <w:keepLines w:val="0"/>
              <w:rPr>
                <w:lang w:eastAsia="en-GB"/>
              </w:rPr>
            </w:pPr>
            <w:r w:rsidRPr="00A05E41">
              <w:rPr>
                <w:lang w:eastAsia="en-GB"/>
              </w:rPr>
              <w:t>GÖRMER, Gerald</w:t>
            </w:r>
          </w:p>
        </w:tc>
        <w:tc>
          <w:tcPr>
            <w:tcW w:w="3402" w:type="dxa"/>
            <w:noWrap/>
            <w:hideMark/>
          </w:tcPr>
          <w:p w14:paraId="5199521D" w14:textId="77777777" w:rsidR="00A05E41" w:rsidRPr="00A05E41" w:rsidRDefault="00A05E41" w:rsidP="00A05E41">
            <w:pPr>
              <w:pStyle w:val="TAL"/>
              <w:keepNext w:val="0"/>
              <w:keepLines w:val="0"/>
              <w:rPr>
                <w:lang w:eastAsia="en-GB"/>
              </w:rPr>
            </w:pPr>
            <w:r w:rsidRPr="00A05E41">
              <w:rPr>
                <w:lang w:eastAsia="en-GB"/>
              </w:rPr>
              <w:t>MATRIXX Software</w:t>
            </w:r>
          </w:p>
        </w:tc>
        <w:tc>
          <w:tcPr>
            <w:tcW w:w="2316" w:type="dxa"/>
            <w:noWrap/>
            <w:hideMark/>
          </w:tcPr>
          <w:p w14:paraId="01EFFD47"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725B3930" w14:textId="77777777" w:rsidTr="00A05E41">
        <w:trPr>
          <w:trHeight w:val="57"/>
        </w:trPr>
        <w:tc>
          <w:tcPr>
            <w:tcW w:w="3114" w:type="dxa"/>
            <w:noWrap/>
            <w:hideMark/>
          </w:tcPr>
          <w:p w14:paraId="5F818AF0" w14:textId="77777777" w:rsidR="00A05E41" w:rsidRPr="00A05E41" w:rsidRDefault="00A05E41" w:rsidP="00A05E41">
            <w:pPr>
              <w:pStyle w:val="TAL"/>
              <w:keepNext w:val="0"/>
              <w:keepLines w:val="0"/>
              <w:rPr>
                <w:lang w:eastAsia="en-GB"/>
              </w:rPr>
            </w:pPr>
            <w:r w:rsidRPr="00A05E41">
              <w:rPr>
                <w:lang w:eastAsia="en-GB"/>
              </w:rPr>
              <w:t>HEIKKILÄ, Tommi</w:t>
            </w:r>
          </w:p>
        </w:tc>
        <w:tc>
          <w:tcPr>
            <w:tcW w:w="3402" w:type="dxa"/>
            <w:noWrap/>
            <w:hideMark/>
          </w:tcPr>
          <w:p w14:paraId="07BC02EA" w14:textId="77777777" w:rsidR="00A05E41" w:rsidRPr="00A05E41" w:rsidRDefault="00A05E41" w:rsidP="00A05E41">
            <w:pPr>
              <w:pStyle w:val="TAL"/>
              <w:keepNext w:val="0"/>
              <w:keepLines w:val="0"/>
              <w:rPr>
                <w:lang w:eastAsia="en-GB"/>
              </w:rPr>
            </w:pPr>
            <w:r w:rsidRPr="00A05E41">
              <w:rPr>
                <w:lang w:eastAsia="en-GB"/>
              </w:rPr>
              <w:t>Telia Company AB</w:t>
            </w:r>
          </w:p>
        </w:tc>
        <w:tc>
          <w:tcPr>
            <w:tcW w:w="2316" w:type="dxa"/>
            <w:noWrap/>
            <w:hideMark/>
          </w:tcPr>
          <w:p w14:paraId="52C889CC"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667594AC" w14:textId="77777777" w:rsidTr="00A05E41">
        <w:trPr>
          <w:trHeight w:val="57"/>
        </w:trPr>
        <w:tc>
          <w:tcPr>
            <w:tcW w:w="3114" w:type="dxa"/>
            <w:noWrap/>
            <w:hideMark/>
          </w:tcPr>
          <w:p w14:paraId="30ADDDB9" w14:textId="77777777" w:rsidR="00A05E41" w:rsidRPr="00A05E41" w:rsidRDefault="00A05E41" w:rsidP="00A05E41">
            <w:pPr>
              <w:pStyle w:val="TAL"/>
              <w:keepNext w:val="0"/>
              <w:keepLines w:val="0"/>
              <w:rPr>
                <w:lang w:eastAsia="en-GB"/>
              </w:rPr>
            </w:pPr>
            <w:r w:rsidRPr="00A05E41">
              <w:rPr>
                <w:lang w:eastAsia="en-GB"/>
              </w:rPr>
              <w:t>HELMERS, Håkon</w:t>
            </w:r>
          </w:p>
        </w:tc>
        <w:tc>
          <w:tcPr>
            <w:tcW w:w="3402" w:type="dxa"/>
            <w:noWrap/>
            <w:hideMark/>
          </w:tcPr>
          <w:p w14:paraId="191FE2A4" w14:textId="77777777" w:rsidR="00A05E41" w:rsidRPr="00A05E41" w:rsidRDefault="00A05E41" w:rsidP="00A05E41">
            <w:pPr>
              <w:pStyle w:val="TAL"/>
              <w:keepNext w:val="0"/>
              <w:keepLines w:val="0"/>
              <w:rPr>
                <w:lang w:eastAsia="en-GB"/>
              </w:rPr>
            </w:pPr>
            <w:r w:rsidRPr="00A05E41">
              <w:rPr>
                <w:lang w:eastAsia="en-GB"/>
              </w:rPr>
              <w:t>Nokia France</w:t>
            </w:r>
          </w:p>
        </w:tc>
        <w:tc>
          <w:tcPr>
            <w:tcW w:w="2316" w:type="dxa"/>
            <w:noWrap/>
            <w:hideMark/>
          </w:tcPr>
          <w:p w14:paraId="77467EA6"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3763A337" w14:textId="77777777" w:rsidTr="00A05E41">
        <w:trPr>
          <w:trHeight w:val="57"/>
        </w:trPr>
        <w:tc>
          <w:tcPr>
            <w:tcW w:w="3114" w:type="dxa"/>
            <w:noWrap/>
            <w:hideMark/>
          </w:tcPr>
          <w:p w14:paraId="47D579C1" w14:textId="77777777" w:rsidR="00A05E41" w:rsidRPr="00A05E41" w:rsidRDefault="00A05E41" w:rsidP="00A05E41">
            <w:pPr>
              <w:pStyle w:val="TAL"/>
              <w:keepNext w:val="0"/>
              <w:keepLines w:val="0"/>
              <w:rPr>
                <w:lang w:eastAsia="en-GB"/>
              </w:rPr>
            </w:pPr>
            <w:r w:rsidRPr="00A05E41">
              <w:rPr>
                <w:lang w:eastAsia="en-GB"/>
              </w:rPr>
              <w:t>HENTTONEN, Tero</w:t>
            </w:r>
          </w:p>
        </w:tc>
        <w:tc>
          <w:tcPr>
            <w:tcW w:w="3402" w:type="dxa"/>
            <w:noWrap/>
            <w:hideMark/>
          </w:tcPr>
          <w:p w14:paraId="63ACB0D6" w14:textId="77777777" w:rsidR="00A05E41" w:rsidRPr="00A05E41" w:rsidRDefault="00A05E41" w:rsidP="00A05E41">
            <w:pPr>
              <w:pStyle w:val="TAL"/>
              <w:keepNext w:val="0"/>
              <w:keepLines w:val="0"/>
              <w:rPr>
                <w:lang w:eastAsia="en-GB"/>
              </w:rPr>
            </w:pPr>
            <w:r w:rsidRPr="00A05E41">
              <w:rPr>
                <w:lang w:eastAsia="en-GB"/>
              </w:rPr>
              <w:t>Nokia Corporation</w:t>
            </w:r>
          </w:p>
        </w:tc>
        <w:tc>
          <w:tcPr>
            <w:tcW w:w="2316" w:type="dxa"/>
            <w:noWrap/>
            <w:hideMark/>
          </w:tcPr>
          <w:p w14:paraId="7308E5C5"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6F02D5A0" w14:textId="77777777" w:rsidTr="00A05E41">
        <w:trPr>
          <w:trHeight w:val="57"/>
        </w:trPr>
        <w:tc>
          <w:tcPr>
            <w:tcW w:w="3114" w:type="dxa"/>
            <w:noWrap/>
            <w:hideMark/>
          </w:tcPr>
          <w:p w14:paraId="04793725" w14:textId="77777777" w:rsidR="00A05E41" w:rsidRPr="00A05E41" w:rsidRDefault="00A05E41" w:rsidP="00A05E41">
            <w:pPr>
              <w:pStyle w:val="TAL"/>
              <w:keepNext w:val="0"/>
              <w:keepLines w:val="0"/>
              <w:rPr>
                <w:lang w:eastAsia="en-GB"/>
              </w:rPr>
            </w:pPr>
            <w:r w:rsidRPr="00A05E41">
              <w:rPr>
                <w:lang w:eastAsia="en-GB"/>
              </w:rPr>
              <w:t>HEO, Youn</w:t>
            </w:r>
          </w:p>
        </w:tc>
        <w:tc>
          <w:tcPr>
            <w:tcW w:w="3402" w:type="dxa"/>
            <w:noWrap/>
            <w:hideMark/>
          </w:tcPr>
          <w:p w14:paraId="394548D4" w14:textId="77777777" w:rsidR="00A05E41" w:rsidRPr="00A05E41" w:rsidRDefault="00A05E41" w:rsidP="00A05E41">
            <w:pPr>
              <w:pStyle w:val="TAL"/>
              <w:keepNext w:val="0"/>
              <w:keepLines w:val="0"/>
              <w:rPr>
                <w:lang w:eastAsia="en-GB"/>
              </w:rPr>
            </w:pPr>
            <w:r w:rsidRPr="00A05E41">
              <w:rPr>
                <w:lang w:eastAsia="en-GB"/>
              </w:rPr>
              <w:t>Samsung Research America</w:t>
            </w:r>
          </w:p>
        </w:tc>
        <w:tc>
          <w:tcPr>
            <w:tcW w:w="2316" w:type="dxa"/>
            <w:noWrap/>
            <w:hideMark/>
          </w:tcPr>
          <w:p w14:paraId="3207C44F" w14:textId="77777777" w:rsidR="00A05E41" w:rsidRPr="00A05E41" w:rsidRDefault="00A05E41" w:rsidP="00A05E41">
            <w:pPr>
              <w:pStyle w:val="TAL"/>
              <w:keepNext w:val="0"/>
              <w:keepLines w:val="0"/>
              <w:rPr>
                <w:lang w:eastAsia="en-GB"/>
              </w:rPr>
            </w:pPr>
            <w:r w:rsidRPr="00A05E41">
              <w:rPr>
                <w:lang w:eastAsia="en-GB"/>
              </w:rPr>
              <w:t>3GPPMEMBER (ATIS)</w:t>
            </w:r>
          </w:p>
        </w:tc>
      </w:tr>
      <w:tr w:rsidR="00A05E41" w:rsidRPr="00A05E41" w14:paraId="792368D2" w14:textId="77777777" w:rsidTr="00A05E41">
        <w:trPr>
          <w:trHeight w:val="57"/>
        </w:trPr>
        <w:tc>
          <w:tcPr>
            <w:tcW w:w="3114" w:type="dxa"/>
            <w:noWrap/>
            <w:hideMark/>
          </w:tcPr>
          <w:p w14:paraId="5ACA4D8A" w14:textId="77777777" w:rsidR="00A05E41" w:rsidRPr="00A05E41" w:rsidRDefault="00A05E41" w:rsidP="00A05E41">
            <w:pPr>
              <w:pStyle w:val="TAL"/>
              <w:keepNext w:val="0"/>
              <w:keepLines w:val="0"/>
              <w:rPr>
                <w:lang w:eastAsia="en-GB"/>
              </w:rPr>
            </w:pPr>
            <w:r w:rsidRPr="00A05E41">
              <w:rPr>
                <w:lang w:eastAsia="en-GB"/>
              </w:rPr>
              <w:t>HOWELL, Andrew</w:t>
            </w:r>
          </w:p>
        </w:tc>
        <w:tc>
          <w:tcPr>
            <w:tcW w:w="3402" w:type="dxa"/>
            <w:noWrap/>
            <w:hideMark/>
          </w:tcPr>
          <w:p w14:paraId="1E0D8F10" w14:textId="77777777" w:rsidR="00A05E41" w:rsidRPr="00A05E41" w:rsidRDefault="00A05E41" w:rsidP="00A05E41">
            <w:pPr>
              <w:pStyle w:val="TAL"/>
              <w:keepNext w:val="0"/>
              <w:keepLines w:val="0"/>
              <w:rPr>
                <w:lang w:eastAsia="en-GB"/>
              </w:rPr>
            </w:pPr>
            <w:r w:rsidRPr="00A05E41">
              <w:rPr>
                <w:lang w:eastAsia="en-GB"/>
              </w:rPr>
              <w:t>DSIT</w:t>
            </w:r>
          </w:p>
        </w:tc>
        <w:tc>
          <w:tcPr>
            <w:tcW w:w="2316" w:type="dxa"/>
            <w:noWrap/>
            <w:hideMark/>
          </w:tcPr>
          <w:p w14:paraId="093609D2"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64890D99" w14:textId="77777777" w:rsidTr="00A05E41">
        <w:trPr>
          <w:trHeight w:val="57"/>
        </w:trPr>
        <w:tc>
          <w:tcPr>
            <w:tcW w:w="3114" w:type="dxa"/>
            <w:noWrap/>
            <w:hideMark/>
          </w:tcPr>
          <w:p w14:paraId="5E792E95" w14:textId="77777777" w:rsidR="00A05E41" w:rsidRPr="00A05E41" w:rsidRDefault="00A05E41" w:rsidP="00A05E41">
            <w:pPr>
              <w:pStyle w:val="TAL"/>
              <w:keepNext w:val="0"/>
              <w:keepLines w:val="0"/>
              <w:rPr>
                <w:lang w:eastAsia="en-GB"/>
              </w:rPr>
            </w:pPr>
            <w:r w:rsidRPr="00A05E41">
              <w:rPr>
                <w:lang w:eastAsia="en-GB"/>
              </w:rPr>
              <w:t>JHA, Satish</w:t>
            </w:r>
          </w:p>
        </w:tc>
        <w:tc>
          <w:tcPr>
            <w:tcW w:w="3402" w:type="dxa"/>
            <w:noWrap/>
            <w:hideMark/>
          </w:tcPr>
          <w:p w14:paraId="69FCF25A" w14:textId="77777777" w:rsidR="00A05E41" w:rsidRPr="00A05E41" w:rsidRDefault="00A05E41" w:rsidP="00A05E41">
            <w:pPr>
              <w:pStyle w:val="TAL"/>
              <w:keepNext w:val="0"/>
              <w:keepLines w:val="0"/>
              <w:rPr>
                <w:lang w:eastAsia="en-GB"/>
              </w:rPr>
            </w:pPr>
            <w:r w:rsidRPr="00A05E41">
              <w:rPr>
                <w:lang w:eastAsia="en-GB"/>
              </w:rPr>
              <w:t>FirstNet</w:t>
            </w:r>
          </w:p>
        </w:tc>
        <w:tc>
          <w:tcPr>
            <w:tcW w:w="2316" w:type="dxa"/>
            <w:noWrap/>
            <w:hideMark/>
          </w:tcPr>
          <w:p w14:paraId="27EA59F0" w14:textId="77777777" w:rsidR="00A05E41" w:rsidRPr="00A05E41" w:rsidRDefault="00A05E41" w:rsidP="00A05E41">
            <w:pPr>
              <w:pStyle w:val="TAL"/>
              <w:keepNext w:val="0"/>
              <w:keepLines w:val="0"/>
              <w:rPr>
                <w:lang w:eastAsia="en-GB"/>
              </w:rPr>
            </w:pPr>
            <w:r w:rsidRPr="00A05E41">
              <w:rPr>
                <w:lang w:eastAsia="en-GB"/>
              </w:rPr>
              <w:t>3GPPMEMBER (ATIS)</w:t>
            </w:r>
          </w:p>
        </w:tc>
      </w:tr>
      <w:tr w:rsidR="00A05E41" w:rsidRPr="00A05E41" w14:paraId="5E29C8FD" w14:textId="77777777" w:rsidTr="00A05E41">
        <w:trPr>
          <w:trHeight w:val="57"/>
        </w:trPr>
        <w:tc>
          <w:tcPr>
            <w:tcW w:w="3114" w:type="dxa"/>
            <w:noWrap/>
            <w:hideMark/>
          </w:tcPr>
          <w:p w14:paraId="78DB965F" w14:textId="77777777" w:rsidR="00A05E41" w:rsidRPr="00A05E41" w:rsidRDefault="00A05E41" w:rsidP="00A05E41">
            <w:pPr>
              <w:pStyle w:val="TAL"/>
              <w:keepNext w:val="0"/>
              <w:keepLines w:val="0"/>
              <w:rPr>
                <w:lang w:eastAsia="en-GB"/>
              </w:rPr>
            </w:pPr>
            <w:r w:rsidRPr="00A05E41">
              <w:rPr>
                <w:lang w:eastAsia="en-GB"/>
              </w:rPr>
              <w:t>JIN, Hongyan</w:t>
            </w:r>
          </w:p>
        </w:tc>
        <w:tc>
          <w:tcPr>
            <w:tcW w:w="3402" w:type="dxa"/>
            <w:noWrap/>
            <w:hideMark/>
          </w:tcPr>
          <w:p w14:paraId="1B24BB04" w14:textId="77777777" w:rsidR="00A05E41" w:rsidRPr="00A05E41" w:rsidRDefault="00A05E41" w:rsidP="00A05E41">
            <w:pPr>
              <w:pStyle w:val="TAL"/>
              <w:keepNext w:val="0"/>
              <w:keepLines w:val="0"/>
              <w:rPr>
                <w:lang w:eastAsia="en-GB"/>
              </w:rPr>
            </w:pPr>
            <w:r w:rsidRPr="00A05E41">
              <w:rPr>
                <w:lang w:eastAsia="en-GB"/>
              </w:rPr>
              <w:t>China Mobile Com. Corporation</w:t>
            </w:r>
          </w:p>
        </w:tc>
        <w:tc>
          <w:tcPr>
            <w:tcW w:w="2316" w:type="dxa"/>
            <w:noWrap/>
            <w:hideMark/>
          </w:tcPr>
          <w:p w14:paraId="6B274FB5" w14:textId="77777777" w:rsidR="00A05E41" w:rsidRPr="00A05E41" w:rsidRDefault="00A05E41" w:rsidP="00A05E41">
            <w:pPr>
              <w:pStyle w:val="TAL"/>
              <w:keepNext w:val="0"/>
              <w:keepLines w:val="0"/>
              <w:rPr>
                <w:lang w:eastAsia="en-GB"/>
              </w:rPr>
            </w:pPr>
            <w:r w:rsidRPr="00A05E41">
              <w:rPr>
                <w:lang w:eastAsia="en-GB"/>
              </w:rPr>
              <w:t>3GPPMEMBER (CCSA)</w:t>
            </w:r>
          </w:p>
        </w:tc>
      </w:tr>
      <w:tr w:rsidR="00A05E41" w:rsidRPr="00A05E41" w14:paraId="3A82D80C" w14:textId="77777777" w:rsidTr="00A05E41">
        <w:trPr>
          <w:trHeight w:val="57"/>
        </w:trPr>
        <w:tc>
          <w:tcPr>
            <w:tcW w:w="3114" w:type="dxa"/>
            <w:noWrap/>
            <w:hideMark/>
          </w:tcPr>
          <w:p w14:paraId="04108408" w14:textId="77777777" w:rsidR="00A05E41" w:rsidRPr="00A05E41" w:rsidRDefault="00A05E41" w:rsidP="00A05E41">
            <w:pPr>
              <w:pStyle w:val="TAL"/>
              <w:keepNext w:val="0"/>
              <w:keepLines w:val="0"/>
              <w:rPr>
                <w:lang w:eastAsia="en-GB"/>
              </w:rPr>
            </w:pPr>
            <w:r w:rsidRPr="00A05E41">
              <w:rPr>
                <w:lang w:eastAsia="en-GB"/>
              </w:rPr>
              <w:t xml:space="preserve">JIN, </w:t>
            </w:r>
            <w:proofErr w:type="spellStart"/>
            <w:r w:rsidRPr="00A05E41">
              <w:rPr>
                <w:lang w:eastAsia="en-GB"/>
              </w:rPr>
              <w:t>Seungri</w:t>
            </w:r>
            <w:proofErr w:type="spellEnd"/>
          </w:p>
        </w:tc>
        <w:tc>
          <w:tcPr>
            <w:tcW w:w="3402" w:type="dxa"/>
            <w:noWrap/>
            <w:hideMark/>
          </w:tcPr>
          <w:p w14:paraId="08A5CC86" w14:textId="77777777" w:rsidR="00A05E41" w:rsidRPr="00A05E41" w:rsidRDefault="00A05E41" w:rsidP="00A05E41">
            <w:pPr>
              <w:pStyle w:val="TAL"/>
              <w:keepNext w:val="0"/>
              <w:keepLines w:val="0"/>
              <w:rPr>
                <w:lang w:eastAsia="en-GB"/>
              </w:rPr>
            </w:pPr>
            <w:r w:rsidRPr="00A05E41">
              <w:rPr>
                <w:lang w:eastAsia="en-GB"/>
              </w:rPr>
              <w:t>Samsung Electronics Co., Ltd</w:t>
            </w:r>
          </w:p>
        </w:tc>
        <w:tc>
          <w:tcPr>
            <w:tcW w:w="2316" w:type="dxa"/>
            <w:noWrap/>
            <w:hideMark/>
          </w:tcPr>
          <w:p w14:paraId="5BA3EB33" w14:textId="77777777" w:rsidR="00A05E41" w:rsidRPr="00A05E41" w:rsidRDefault="00A05E41" w:rsidP="00A05E41">
            <w:pPr>
              <w:pStyle w:val="TAL"/>
              <w:keepNext w:val="0"/>
              <w:keepLines w:val="0"/>
              <w:rPr>
                <w:lang w:eastAsia="en-GB"/>
              </w:rPr>
            </w:pPr>
            <w:r w:rsidRPr="00A05E41">
              <w:rPr>
                <w:lang w:eastAsia="en-GB"/>
              </w:rPr>
              <w:t>3GPPMEMBER (TTA)</w:t>
            </w:r>
          </w:p>
        </w:tc>
      </w:tr>
      <w:tr w:rsidR="00A05E41" w:rsidRPr="00A05E41" w14:paraId="60601F3D" w14:textId="77777777" w:rsidTr="00A05E41">
        <w:trPr>
          <w:trHeight w:val="57"/>
        </w:trPr>
        <w:tc>
          <w:tcPr>
            <w:tcW w:w="3114" w:type="dxa"/>
            <w:noWrap/>
            <w:hideMark/>
          </w:tcPr>
          <w:p w14:paraId="48A71A01" w14:textId="77777777" w:rsidR="00A05E41" w:rsidRPr="00A05E41" w:rsidRDefault="00A05E41" w:rsidP="00A05E41">
            <w:pPr>
              <w:pStyle w:val="TAL"/>
              <w:keepNext w:val="0"/>
              <w:keepLines w:val="0"/>
              <w:rPr>
                <w:lang w:eastAsia="en-GB"/>
              </w:rPr>
            </w:pPr>
            <w:r w:rsidRPr="00A05E41">
              <w:rPr>
                <w:lang w:eastAsia="en-GB"/>
              </w:rPr>
              <w:t>JOHNSTONE, Amy</w:t>
            </w:r>
          </w:p>
        </w:tc>
        <w:tc>
          <w:tcPr>
            <w:tcW w:w="3402" w:type="dxa"/>
            <w:noWrap/>
            <w:hideMark/>
          </w:tcPr>
          <w:p w14:paraId="4D9D6371" w14:textId="77777777" w:rsidR="00A05E41" w:rsidRPr="00A05E41" w:rsidRDefault="00A05E41" w:rsidP="00A05E41">
            <w:pPr>
              <w:pStyle w:val="TAL"/>
              <w:keepNext w:val="0"/>
              <w:keepLines w:val="0"/>
              <w:rPr>
                <w:lang w:eastAsia="en-GB"/>
              </w:rPr>
            </w:pPr>
            <w:r w:rsidRPr="00A05E41">
              <w:rPr>
                <w:lang w:eastAsia="en-GB"/>
              </w:rPr>
              <w:t>BT plc</w:t>
            </w:r>
          </w:p>
        </w:tc>
        <w:tc>
          <w:tcPr>
            <w:tcW w:w="2316" w:type="dxa"/>
            <w:noWrap/>
            <w:hideMark/>
          </w:tcPr>
          <w:p w14:paraId="29FCC00B"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3B0990F9" w14:textId="77777777" w:rsidTr="00A05E41">
        <w:trPr>
          <w:trHeight w:val="57"/>
        </w:trPr>
        <w:tc>
          <w:tcPr>
            <w:tcW w:w="3114" w:type="dxa"/>
            <w:noWrap/>
            <w:hideMark/>
          </w:tcPr>
          <w:p w14:paraId="629B5EAB" w14:textId="77777777" w:rsidR="00A05E41" w:rsidRPr="00A05E41" w:rsidRDefault="00A05E41" w:rsidP="00A05E41">
            <w:pPr>
              <w:pStyle w:val="TAL"/>
              <w:keepNext w:val="0"/>
              <w:keepLines w:val="0"/>
              <w:rPr>
                <w:lang w:eastAsia="en-GB"/>
              </w:rPr>
            </w:pPr>
            <w:r w:rsidRPr="00A05E41">
              <w:rPr>
                <w:lang w:eastAsia="en-GB"/>
              </w:rPr>
              <w:t>KARAJANI, Bledar</w:t>
            </w:r>
          </w:p>
        </w:tc>
        <w:tc>
          <w:tcPr>
            <w:tcW w:w="3402" w:type="dxa"/>
            <w:noWrap/>
            <w:hideMark/>
          </w:tcPr>
          <w:p w14:paraId="7D8BBB75" w14:textId="77777777" w:rsidR="00A05E41" w:rsidRPr="00A05E41" w:rsidRDefault="00A05E41" w:rsidP="00A05E41">
            <w:pPr>
              <w:pStyle w:val="TAL"/>
              <w:keepNext w:val="0"/>
              <w:keepLines w:val="0"/>
              <w:rPr>
                <w:lang w:eastAsia="en-GB"/>
              </w:rPr>
            </w:pPr>
            <w:r w:rsidRPr="00A05E41">
              <w:rPr>
                <w:lang w:eastAsia="en-GB"/>
              </w:rPr>
              <w:t>ROHDE &amp; SCHWARZ</w:t>
            </w:r>
          </w:p>
        </w:tc>
        <w:tc>
          <w:tcPr>
            <w:tcW w:w="2316" w:type="dxa"/>
            <w:noWrap/>
            <w:hideMark/>
          </w:tcPr>
          <w:p w14:paraId="74A36293"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7FE82786" w14:textId="77777777" w:rsidTr="00A05E41">
        <w:trPr>
          <w:trHeight w:val="57"/>
        </w:trPr>
        <w:tc>
          <w:tcPr>
            <w:tcW w:w="3114" w:type="dxa"/>
            <w:noWrap/>
            <w:hideMark/>
          </w:tcPr>
          <w:p w14:paraId="790B65C3" w14:textId="77777777" w:rsidR="00A05E41" w:rsidRPr="00A05E41" w:rsidRDefault="00A05E41" w:rsidP="00A05E41">
            <w:pPr>
              <w:pStyle w:val="TAL"/>
              <w:keepNext w:val="0"/>
              <w:keepLines w:val="0"/>
              <w:rPr>
                <w:lang w:eastAsia="en-GB"/>
              </w:rPr>
            </w:pPr>
            <w:r w:rsidRPr="00A05E41">
              <w:rPr>
                <w:lang w:eastAsia="en-GB"/>
              </w:rPr>
              <w:t>KIM, Dongwook</w:t>
            </w:r>
          </w:p>
        </w:tc>
        <w:tc>
          <w:tcPr>
            <w:tcW w:w="3402" w:type="dxa"/>
            <w:noWrap/>
            <w:hideMark/>
          </w:tcPr>
          <w:p w14:paraId="454BEAB7" w14:textId="77777777" w:rsidR="00A05E41" w:rsidRPr="00A05E41" w:rsidRDefault="00A05E41" w:rsidP="00A05E41">
            <w:pPr>
              <w:pStyle w:val="TAL"/>
              <w:keepNext w:val="0"/>
              <w:keepLines w:val="0"/>
              <w:rPr>
                <w:lang w:eastAsia="en-GB"/>
              </w:rPr>
            </w:pPr>
            <w:r w:rsidRPr="00A05E41">
              <w:rPr>
                <w:lang w:eastAsia="en-GB"/>
              </w:rPr>
              <w:t>ETSI</w:t>
            </w:r>
          </w:p>
        </w:tc>
        <w:tc>
          <w:tcPr>
            <w:tcW w:w="2316" w:type="dxa"/>
            <w:noWrap/>
            <w:hideMark/>
          </w:tcPr>
          <w:p w14:paraId="0C785882" w14:textId="77777777" w:rsidR="00A05E41" w:rsidRPr="00A05E41" w:rsidRDefault="00A05E41" w:rsidP="00A05E41">
            <w:pPr>
              <w:pStyle w:val="TAL"/>
              <w:keepNext w:val="0"/>
              <w:keepLines w:val="0"/>
              <w:rPr>
                <w:lang w:eastAsia="en-GB"/>
              </w:rPr>
            </w:pPr>
            <w:r w:rsidRPr="00A05E41">
              <w:rPr>
                <w:lang w:eastAsia="en-GB"/>
              </w:rPr>
              <w:t>3GPPORG_REP (ETSI)</w:t>
            </w:r>
          </w:p>
        </w:tc>
      </w:tr>
      <w:tr w:rsidR="00A05E41" w:rsidRPr="00A05E41" w14:paraId="3C1DFE9A" w14:textId="77777777" w:rsidTr="00A05E41">
        <w:trPr>
          <w:trHeight w:val="57"/>
        </w:trPr>
        <w:tc>
          <w:tcPr>
            <w:tcW w:w="3114" w:type="dxa"/>
            <w:noWrap/>
            <w:hideMark/>
          </w:tcPr>
          <w:p w14:paraId="084137A5" w14:textId="77777777" w:rsidR="00A05E41" w:rsidRPr="00A05E41" w:rsidRDefault="00A05E41" w:rsidP="00A05E41">
            <w:pPr>
              <w:pStyle w:val="TAL"/>
              <w:keepNext w:val="0"/>
              <w:keepLines w:val="0"/>
              <w:rPr>
                <w:lang w:eastAsia="en-GB"/>
              </w:rPr>
            </w:pPr>
            <w:r w:rsidRPr="00A05E41">
              <w:rPr>
                <w:lang w:eastAsia="en-GB"/>
              </w:rPr>
              <w:t xml:space="preserve">KIM, </w:t>
            </w:r>
            <w:proofErr w:type="spellStart"/>
            <w:r w:rsidRPr="00A05E41">
              <w:rPr>
                <w:lang w:eastAsia="en-GB"/>
              </w:rPr>
              <w:t>Seokjung</w:t>
            </w:r>
            <w:proofErr w:type="spellEnd"/>
          </w:p>
        </w:tc>
        <w:tc>
          <w:tcPr>
            <w:tcW w:w="3402" w:type="dxa"/>
            <w:noWrap/>
            <w:hideMark/>
          </w:tcPr>
          <w:p w14:paraId="49006113" w14:textId="77777777" w:rsidR="00A05E41" w:rsidRPr="00A05E41" w:rsidRDefault="00A05E41" w:rsidP="00A05E41">
            <w:pPr>
              <w:pStyle w:val="TAL"/>
              <w:keepNext w:val="0"/>
              <w:keepLines w:val="0"/>
              <w:rPr>
                <w:lang w:eastAsia="en-GB"/>
              </w:rPr>
            </w:pPr>
            <w:r w:rsidRPr="00A05E41">
              <w:rPr>
                <w:lang w:eastAsia="en-GB"/>
              </w:rPr>
              <w:t>LG Electronics Polska</w:t>
            </w:r>
          </w:p>
        </w:tc>
        <w:tc>
          <w:tcPr>
            <w:tcW w:w="2316" w:type="dxa"/>
            <w:noWrap/>
            <w:hideMark/>
          </w:tcPr>
          <w:p w14:paraId="2E98EF38"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07599B90" w14:textId="77777777" w:rsidTr="00A05E41">
        <w:trPr>
          <w:trHeight w:val="57"/>
        </w:trPr>
        <w:tc>
          <w:tcPr>
            <w:tcW w:w="3114" w:type="dxa"/>
            <w:noWrap/>
            <w:hideMark/>
          </w:tcPr>
          <w:p w14:paraId="65BD29D1" w14:textId="77777777" w:rsidR="00A05E41" w:rsidRPr="00A05E41" w:rsidRDefault="00A05E41" w:rsidP="00A05E41">
            <w:pPr>
              <w:pStyle w:val="TAL"/>
              <w:keepNext w:val="0"/>
              <w:keepLines w:val="0"/>
              <w:rPr>
                <w:lang w:eastAsia="en-GB"/>
              </w:rPr>
            </w:pPr>
            <w:r w:rsidRPr="00A05E41">
              <w:rPr>
                <w:lang w:eastAsia="en-GB"/>
              </w:rPr>
              <w:t>KOIZUMI, Yoshiko</w:t>
            </w:r>
          </w:p>
        </w:tc>
        <w:tc>
          <w:tcPr>
            <w:tcW w:w="3402" w:type="dxa"/>
            <w:noWrap/>
            <w:hideMark/>
          </w:tcPr>
          <w:p w14:paraId="24FA28E5" w14:textId="77777777" w:rsidR="00A05E41" w:rsidRPr="00A05E41" w:rsidRDefault="00A05E41" w:rsidP="00A05E41">
            <w:pPr>
              <w:pStyle w:val="TAL"/>
              <w:keepNext w:val="0"/>
              <w:keepLines w:val="0"/>
              <w:rPr>
                <w:lang w:eastAsia="en-GB"/>
              </w:rPr>
            </w:pPr>
            <w:r w:rsidRPr="00A05E41">
              <w:rPr>
                <w:lang w:eastAsia="en-GB"/>
              </w:rPr>
              <w:t>Kyocera Corporation</w:t>
            </w:r>
          </w:p>
        </w:tc>
        <w:tc>
          <w:tcPr>
            <w:tcW w:w="2316" w:type="dxa"/>
            <w:noWrap/>
            <w:hideMark/>
          </w:tcPr>
          <w:p w14:paraId="2BFF973C" w14:textId="77777777" w:rsidR="00A05E41" w:rsidRPr="00A05E41" w:rsidRDefault="00A05E41" w:rsidP="00A05E41">
            <w:pPr>
              <w:pStyle w:val="TAL"/>
              <w:keepNext w:val="0"/>
              <w:keepLines w:val="0"/>
              <w:rPr>
                <w:lang w:eastAsia="en-GB"/>
              </w:rPr>
            </w:pPr>
            <w:r w:rsidRPr="00A05E41">
              <w:rPr>
                <w:lang w:eastAsia="en-GB"/>
              </w:rPr>
              <w:t>3GPPMEMBER (ARIB)</w:t>
            </w:r>
          </w:p>
        </w:tc>
      </w:tr>
      <w:tr w:rsidR="00A05E41" w:rsidRPr="00A05E41" w14:paraId="2BCB9D1F" w14:textId="77777777" w:rsidTr="00A05E41">
        <w:trPr>
          <w:trHeight w:val="57"/>
        </w:trPr>
        <w:tc>
          <w:tcPr>
            <w:tcW w:w="3114" w:type="dxa"/>
            <w:noWrap/>
            <w:hideMark/>
          </w:tcPr>
          <w:p w14:paraId="13B190B9" w14:textId="77777777" w:rsidR="00A05E41" w:rsidRPr="00A05E41" w:rsidRDefault="00A05E41" w:rsidP="00A05E41">
            <w:pPr>
              <w:pStyle w:val="TAL"/>
              <w:keepNext w:val="0"/>
              <w:keepLines w:val="0"/>
              <w:rPr>
                <w:lang w:eastAsia="en-GB"/>
              </w:rPr>
            </w:pPr>
            <w:r w:rsidRPr="00A05E41">
              <w:rPr>
                <w:lang w:eastAsia="en-GB"/>
              </w:rPr>
              <w:t>KOLODZIEJ, Kuba</w:t>
            </w:r>
          </w:p>
        </w:tc>
        <w:tc>
          <w:tcPr>
            <w:tcW w:w="3402" w:type="dxa"/>
            <w:noWrap/>
            <w:hideMark/>
          </w:tcPr>
          <w:p w14:paraId="1E09BF88" w14:textId="77777777" w:rsidR="00A05E41" w:rsidRPr="00A05E41" w:rsidRDefault="00A05E41" w:rsidP="00A05E41">
            <w:pPr>
              <w:pStyle w:val="TAL"/>
              <w:keepNext w:val="0"/>
              <w:keepLines w:val="0"/>
              <w:rPr>
                <w:lang w:eastAsia="en-GB"/>
              </w:rPr>
            </w:pPr>
            <w:r w:rsidRPr="00A05E41">
              <w:rPr>
                <w:lang w:eastAsia="en-GB"/>
              </w:rPr>
              <w:t>Ericsson LM</w:t>
            </w:r>
          </w:p>
        </w:tc>
        <w:tc>
          <w:tcPr>
            <w:tcW w:w="2316" w:type="dxa"/>
            <w:noWrap/>
            <w:hideMark/>
          </w:tcPr>
          <w:p w14:paraId="77059254"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47607B68" w14:textId="77777777" w:rsidTr="00A05E41">
        <w:trPr>
          <w:trHeight w:val="57"/>
        </w:trPr>
        <w:tc>
          <w:tcPr>
            <w:tcW w:w="3114" w:type="dxa"/>
            <w:noWrap/>
            <w:hideMark/>
          </w:tcPr>
          <w:p w14:paraId="3D578ACC" w14:textId="77777777" w:rsidR="00A05E41" w:rsidRPr="00A05E41" w:rsidRDefault="00A05E41" w:rsidP="00A05E41">
            <w:pPr>
              <w:pStyle w:val="TAL"/>
              <w:keepNext w:val="0"/>
              <w:keepLines w:val="0"/>
              <w:rPr>
                <w:lang w:eastAsia="en-GB"/>
              </w:rPr>
            </w:pPr>
            <w:r w:rsidRPr="00A05E41">
              <w:rPr>
                <w:lang w:eastAsia="en-GB"/>
              </w:rPr>
              <w:t>KRUKOWSKI, Artur</w:t>
            </w:r>
          </w:p>
        </w:tc>
        <w:tc>
          <w:tcPr>
            <w:tcW w:w="3402" w:type="dxa"/>
            <w:noWrap/>
            <w:hideMark/>
          </w:tcPr>
          <w:p w14:paraId="62749A76" w14:textId="77777777" w:rsidR="00A05E41" w:rsidRPr="00A05E41" w:rsidRDefault="00A05E41" w:rsidP="00A05E41">
            <w:pPr>
              <w:pStyle w:val="TAL"/>
              <w:keepNext w:val="0"/>
              <w:keepLines w:val="0"/>
              <w:rPr>
                <w:lang w:eastAsia="en-GB"/>
              </w:rPr>
            </w:pPr>
            <w:r w:rsidRPr="00A05E41">
              <w:rPr>
                <w:lang w:eastAsia="en-GB"/>
              </w:rPr>
              <w:t>6G-IA</w:t>
            </w:r>
          </w:p>
        </w:tc>
        <w:tc>
          <w:tcPr>
            <w:tcW w:w="2316" w:type="dxa"/>
            <w:noWrap/>
            <w:hideMark/>
          </w:tcPr>
          <w:p w14:paraId="2E567F5A" w14:textId="77777777" w:rsidR="00A05E41" w:rsidRPr="00A05E41" w:rsidRDefault="00A05E41" w:rsidP="00A05E41">
            <w:pPr>
              <w:pStyle w:val="TAL"/>
              <w:keepNext w:val="0"/>
              <w:keepLines w:val="0"/>
              <w:rPr>
                <w:lang w:eastAsia="en-GB"/>
              </w:rPr>
            </w:pPr>
            <w:r w:rsidRPr="00A05E41">
              <w:rPr>
                <w:lang w:eastAsia="en-GB"/>
              </w:rPr>
              <w:t>3GPPMARK_REP (ETSI)</w:t>
            </w:r>
          </w:p>
        </w:tc>
      </w:tr>
      <w:tr w:rsidR="00A05E41" w:rsidRPr="00A05E41" w14:paraId="2A52AEC6" w14:textId="77777777" w:rsidTr="00A05E41">
        <w:trPr>
          <w:trHeight w:val="57"/>
        </w:trPr>
        <w:tc>
          <w:tcPr>
            <w:tcW w:w="3114" w:type="dxa"/>
            <w:noWrap/>
            <w:hideMark/>
          </w:tcPr>
          <w:p w14:paraId="5B6B2B35" w14:textId="77777777" w:rsidR="00A05E41" w:rsidRPr="00A05E41" w:rsidRDefault="00A05E41" w:rsidP="00A05E41">
            <w:pPr>
              <w:pStyle w:val="TAL"/>
              <w:keepNext w:val="0"/>
              <w:keepLines w:val="0"/>
              <w:rPr>
                <w:lang w:eastAsia="en-GB"/>
              </w:rPr>
            </w:pPr>
            <w:r w:rsidRPr="00A05E41">
              <w:rPr>
                <w:lang w:eastAsia="en-GB"/>
              </w:rPr>
              <w:t>LECOMPTE, David</w:t>
            </w:r>
          </w:p>
        </w:tc>
        <w:tc>
          <w:tcPr>
            <w:tcW w:w="3402" w:type="dxa"/>
            <w:noWrap/>
            <w:hideMark/>
          </w:tcPr>
          <w:p w14:paraId="396575B5" w14:textId="77777777" w:rsidR="00A05E41" w:rsidRPr="00A05E41" w:rsidRDefault="00A05E41" w:rsidP="00A05E41">
            <w:pPr>
              <w:pStyle w:val="TAL"/>
              <w:keepNext w:val="0"/>
              <w:keepLines w:val="0"/>
              <w:rPr>
                <w:lang w:eastAsia="en-GB"/>
              </w:rPr>
            </w:pPr>
            <w:r w:rsidRPr="00A05E41">
              <w:rPr>
                <w:lang w:eastAsia="en-GB"/>
              </w:rPr>
              <w:t>Huawei Technologies France</w:t>
            </w:r>
          </w:p>
        </w:tc>
        <w:tc>
          <w:tcPr>
            <w:tcW w:w="2316" w:type="dxa"/>
            <w:noWrap/>
            <w:hideMark/>
          </w:tcPr>
          <w:p w14:paraId="04617859"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70F63C87" w14:textId="77777777" w:rsidTr="00A05E41">
        <w:trPr>
          <w:trHeight w:val="57"/>
        </w:trPr>
        <w:tc>
          <w:tcPr>
            <w:tcW w:w="3114" w:type="dxa"/>
            <w:noWrap/>
            <w:hideMark/>
          </w:tcPr>
          <w:p w14:paraId="41079D7F" w14:textId="77777777" w:rsidR="00A05E41" w:rsidRPr="00A05E41" w:rsidRDefault="00A05E41" w:rsidP="00A05E41">
            <w:pPr>
              <w:pStyle w:val="TAL"/>
              <w:keepNext w:val="0"/>
              <w:keepLines w:val="0"/>
              <w:rPr>
                <w:lang w:eastAsia="en-GB"/>
              </w:rPr>
            </w:pPr>
            <w:r w:rsidRPr="00A05E41">
              <w:rPr>
                <w:lang w:eastAsia="en-GB"/>
              </w:rPr>
              <w:t>LEE, Daewon</w:t>
            </w:r>
          </w:p>
        </w:tc>
        <w:tc>
          <w:tcPr>
            <w:tcW w:w="3402" w:type="dxa"/>
            <w:noWrap/>
            <w:hideMark/>
          </w:tcPr>
          <w:p w14:paraId="5C31FA7C" w14:textId="77777777" w:rsidR="00A05E41" w:rsidRPr="00A05E41" w:rsidRDefault="00A05E41" w:rsidP="00A05E41">
            <w:pPr>
              <w:pStyle w:val="TAL"/>
              <w:keepNext w:val="0"/>
              <w:keepLines w:val="0"/>
              <w:rPr>
                <w:lang w:eastAsia="en-GB"/>
              </w:rPr>
            </w:pPr>
            <w:proofErr w:type="spellStart"/>
            <w:r w:rsidRPr="00A05E41">
              <w:rPr>
                <w:lang w:eastAsia="en-GB"/>
              </w:rPr>
              <w:t>InterDigital</w:t>
            </w:r>
            <w:proofErr w:type="spellEnd"/>
            <w:r w:rsidRPr="00A05E41">
              <w:rPr>
                <w:lang w:eastAsia="en-GB"/>
              </w:rPr>
              <w:t xml:space="preserve"> Communications</w:t>
            </w:r>
          </w:p>
        </w:tc>
        <w:tc>
          <w:tcPr>
            <w:tcW w:w="2316" w:type="dxa"/>
            <w:noWrap/>
            <w:hideMark/>
          </w:tcPr>
          <w:p w14:paraId="04634FBA" w14:textId="77777777" w:rsidR="00A05E41" w:rsidRPr="00A05E41" w:rsidRDefault="00A05E41" w:rsidP="00A05E41">
            <w:pPr>
              <w:pStyle w:val="TAL"/>
              <w:keepNext w:val="0"/>
              <w:keepLines w:val="0"/>
              <w:rPr>
                <w:lang w:eastAsia="en-GB"/>
              </w:rPr>
            </w:pPr>
            <w:r w:rsidRPr="00A05E41">
              <w:rPr>
                <w:lang w:eastAsia="en-GB"/>
              </w:rPr>
              <w:t>3GPPMEMBER (ATIS)</w:t>
            </w:r>
          </w:p>
        </w:tc>
      </w:tr>
      <w:tr w:rsidR="00A05E41" w:rsidRPr="00A05E41" w14:paraId="7B8DE485" w14:textId="77777777" w:rsidTr="00A05E41">
        <w:trPr>
          <w:trHeight w:val="57"/>
        </w:trPr>
        <w:tc>
          <w:tcPr>
            <w:tcW w:w="3114" w:type="dxa"/>
            <w:noWrap/>
            <w:hideMark/>
          </w:tcPr>
          <w:p w14:paraId="317CFC75" w14:textId="77777777" w:rsidR="00A05E41" w:rsidRPr="00A05E41" w:rsidRDefault="00A05E41" w:rsidP="00A05E41">
            <w:pPr>
              <w:pStyle w:val="TAL"/>
              <w:keepNext w:val="0"/>
              <w:keepLines w:val="0"/>
              <w:rPr>
                <w:lang w:eastAsia="en-GB"/>
              </w:rPr>
            </w:pPr>
            <w:r w:rsidRPr="00A05E41">
              <w:rPr>
                <w:lang w:eastAsia="en-GB"/>
              </w:rPr>
              <w:t>LEES, Kevin</w:t>
            </w:r>
          </w:p>
        </w:tc>
        <w:tc>
          <w:tcPr>
            <w:tcW w:w="3402" w:type="dxa"/>
            <w:noWrap/>
            <w:hideMark/>
          </w:tcPr>
          <w:p w14:paraId="22EDE042" w14:textId="77777777" w:rsidR="00A05E41" w:rsidRPr="00A05E41" w:rsidRDefault="00A05E41" w:rsidP="00A05E41">
            <w:pPr>
              <w:pStyle w:val="TAL"/>
              <w:keepNext w:val="0"/>
              <w:keepLines w:val="0"/>
              <w:rPr>
                <w:lang w:eastAsia="en-GB"/>
              </w:rPr>
            </w:pPr>
            <w:r w:rsidRPr="00A05E41">
              <w:rPr>
                <w:lang w:eastAsia="en-GB"/>
              </w:rPr>
              <w:t>NPL</w:t>
            </w:r>
          </w:p>
        </w:tc>
        <w:tc>
          <w:tcPr>
            <w:tcW w:w="2316" w:type="dxa"/>
            <w:noWrap/>
            <w:hideMark/>
          </w:tcPr>
          <w:p w14:paraId="1AC10FF5"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7731B1CC" w14:textId="77777777" w:rsidTr="00A05E41">
        <w:trPr>
          <w:trHeight w:val="57"/>
        </w:trPr>
        <w:tc>
          <w:tcPr>
            <w:tcW w:w="3114" w:type="dxa"/>
            <w:noWrap/>
            <w:hideMark/>
          </w:tcPr>
          <w:p w14:paraId="0D84BD34" w14:textId="77777777" w:rsidR="00A05E41" w:rsidRPr="00A05E41" w:rsidRDefault="00A05E41" w:rsidP="00A05E41">
            <w:pPr>
              <w:pStyle w:val="TAL"/>
              <w:keepNext w:val="0"/>
              <w:keepLines w:val="0"/>
              <w:rPr>
                <w:lang w:eastAsia="en-GB"/>
              </w:rPr>
            </w:pPr>
            <w:r w:rsidRPr="00A05E41">
              <w:rPr>
                <w:lang w:eastAsia="en-GB"/>
              </w:rPr>
              <w:t xml:space="preserve">LI, </w:t>
            </w:r>
            <w:proofErr w:type="spellStart"/>
            <w:r w:rsidRPr="00A05E41">
              <w:rPr>
                <w:lang w:eastAsia="en-GB"/>
              </w:rPr>
              <w:t>Jianxiang</w:t>
            </w:r>
            <w:proofErr w:type="spellEnd"/>
          </w:p>
        </w:tc>
        <w:tc>
          <w:tcPr>
            <w:tcW w:w="3402" w:type="dxa"/>
            <w:noWrap/>
            <w:hideMark/>
          </w:tcPr>
          <w:p w14:paraId="385B232C" w14:textId="77777777" w:rsidR="00A05E41" w:rsidRPr="00A05E41" w:rsidRDefault="00A05E41" w:rsidP="00A05E41">
            <w:pPr>
              <w:pStyle w:val="TAL"/>
              <w:keepNext w:val="0"/>
              <w:keepLines w:val="0"/>
              <w:rPr>
                <w:lang w:eastAsia="en-GB"/>
              </w:rPr>
            </w:pPr>
            <w:r w:rsidRPr="00A05E41">
              <w:rPr>
                <w:lang w:eastAsia="en-GB"/>
              </w:rPr>
              <w:t>CICT Mobile</w:t>
            </w:r>
          </w:p>
        </w:tc>
        <w:tc>
          <w:tcPr>
            <w:tcW w:w="2316" w:type="dxa"/>
            <w:noWrap/>
            <w:hideMark/>
          </w:tcPr>
          <w:p w14:paraId="1B611A11" w14:textId="77777777" w:rsidR="00A05E41" w:rsidRPr="00A05E41" w:rsidRDefault="00A05E41" w:rsidP="00A05E41">
            <w:pPr>
              <w:pStyle w:val="TAL"/>
              <w:keepNext w:val="0"/>
              <w:keepLines w:val="0"/>
              <w:rPr>
                <w:lang w:eastAsia="en-GB"/>
              </w:rPr>
            </w:pPr>
            <w:r w:rsidRPr="00A05E41">
              <w:rPr>
                <w:lang w:eastAsia="en-GB"/>
              </w:rPr>
              <w:t>3GPPMEMBER (CCSA)</w:t>
            </w:r>
          </w:p>
        </w:tc>
      </w:tr>
      <w:tr w:rsidR="00A05E41" w:rsidRPr="00A05E41" w14:paraId="2C0237C7" w14:textId="77777777" w:rsidTr="00A05E41">
        <w:trPr>
          <w:trHeight w:val="57"/>
        </w:trPr>
        <w:tc>
          <w:tcPr>
            <w:tcW w:w="3114" w:type="dxa"/>
            <w:noWrap/>
            <w:hideMark/>
          </w:tcPr>
          <w:p w14:paraId="487EE515" w14:textId="77777777" w:rsidR="00A05E41" w:rsidRPr="00A05E41" w:rsidRDefault="00A05E41" w:rsidP="00A05E41">
            <w:pPr>
              <w:pStyle w:val="TAL"/>
              <w:keepNext w:val="0"/>
              <w:keepLines w:val="0"/>
              <w:rPr>
                <w:lang w:eastAsia="en-GB"/>
              </w:rPr>
            </w:pPr>
            <w:r w:rsidRPr="00A05E41">
              <w:rPr>
                <w:lang w:eastAsia="en-GB"/>
              </w:rPr>
              <w:t>LI, Dongming</w:t>
            </w:r>
          </w:p>
        </w:tc>
        <w:tc>
          <w:tcPr>
            <w:tcW w:w="3402" w:type="dxa"/>
            <w:noWrap/>
            <w:hideMark/>
          </w:tcPr>
          <w:p w14:paraId="472727C7" w14:textId="77777777" w:rsidR="00A05E41" w:rsidRPr="00A05E41" w:rsidRDefault="00A05E41" w:rsidP="00A05E41">
            <w:pPr>
              <w:pStyle w:val="TAL"/>
              <w:keepNext w:val="0"/>
              <w:keepLines w:val="0"/>
              <w:rPr>
                <w:lang w:eastAsia="en-GB"/>
              </w:rPr>
            </w:pPr>
            <w:r w:rsidRPr="00A05E41">
              <w:rPr>
                <w:lang w:eastAsia="en-GB"/>
              </w:rPr>
              <w:t>SEU</w:t>
            </w:r>
          </w:p>
        </w:tc>
        <w:tc>
          <w:tcPr>
            <w:tcW w:w="2316" w:type="dxa"/>
            <w:noWrap/>
            <w:hideMark/>
          </w:tcPr>
          <w:p w14:paraId="442DCC44" w14:textId="77777777" w:rsidR="00A05E41" w:rsidRPr="00A05E41" w:rsidRDefault="00A05E41" w:rsidP="00A05E41">
            <w:pPr>
              <w:pStyle w:val="TAL"/>
              <w:keepNext w:val="0"/>
              <w:keepLines w:val="0"/>
              <w:rPr>
                <w:lang w:eastAsia="en-GB"/>
              </w:rPr>
            </w:pPr>
            <w:r w:rsidRPr="00A05E41">
              <w:rPr>
                <w:lang w:eastAsia="en-GB"/>
              </w:rPr>
              <w:t>3GPPMEMBER (CCSA)</w:t>
            </w:r>
          </w:p>
        </w:tc>
      </w:tr>
      <w:tr w:rsidR="00A05E41" w:rsidRPr="00A05E41" w14:paraId="7EFC11EA" w14:textId="77777777" w:rsidTr="00A05E41">
        <w:trPr>
          <w:trHeight w:val="57"/>
        </w:trPr>
        <w:tc>
          <w:tcPr>
            <w:tcW w:w="3114" w:type="dxa"/>
            <w:noWrap/>
            <w:hideMark/>
          </w:tcPr>
          <w:p w14:paraId="6C22966C" w14:textId="77777777" w:rsidR="00A05E41" w:rsidRPr="00A05E41" w:rsidRDefault="00A05E41" w:rsidP="00A05E41">
            <w:pPr>
              <w:pStyle w:val="TAL"/>
              <w:keepNext w:val="0"/>
              <w:keepLines w:val="0"/>
              <w:rPr>
                <w:lang w:eastAsia="en-GB"/>
              </w:rPr>
            </w:pPr>
            <w:r w:rsidRPr="00A05E41">
              <w:rPr>
                <w:lang w:eastAsia="en-GB"/>
              </w:rPr>
              <w:t>LIN, Mutai</w:t>
            </w:r>
          </w:p>
        </w:tc>
        <w:tc>
          <w:tcPr>
            <w:tcW w:w="3402" w:type="dxa"/>
            <w:noWrap/>
            <w:hideMark/>
          </w:tcPr>
          <w:p w14:paraId="05F191DE" w14:textId="77777777" w:rsidR="00A05E41" w:rsidRPr="00A05E41" w:rsidRDefault="00A05E41" w:rsidP="00A05E41">
            <w:pPr>
              <w:pStyle w:val="TAL"/>
              <w:keepNext w:val="0"/>
              <w:keepLines w:val="0"/>
              <w:rPr>
                <w:lang w:eastAsia="en-GB"/>
              </w:rPr>
            </w:pPr>
            <w:r w:rsidRPr="00A05E41">
              <w:rPr>
                <w:lang w:eastAsia="en-GB"/>
              </w:rPr>
              <w:t>Shanghai Chen Si Electronics</w:t>
            </w:r>
          </w:p>
        </w:tc>
        <w:tc>
          <w:tcPr>
            <w:tcW w:w="2316" w:type="dxa"/>
            <w:noWrap/>
            <w:hideMark/>
          </w:tcPr>
          <w:p w14:paraId="1F75A307" w14:textId="77777777" w:rsidR="00A05E41" w:rsidRPr="00A05E41" w:rsidRDefault="00A05E41" w:rsidP="00A05E41">
            <w:pPr>
              <w:pStyle w:val="TAL"/>
              <w:keepNext w:val="0"/>
              <w:keepLines w:val="0"/>
              <w:rPr>
                <w:lang w:eastAsia="en-GB"/>
              </w:rPr>
            </w:pPr>
            <w:r w:rsidRPr="00A05E41">
              <w:rPr>
                <w:lang w:eastAsia="en-GB"/>
              </w:rPr>
              <w:t>3GPPMEMBER (CCSA)</w:t>
            </w:r>
          </w:p>
        </w:tc>
      </w:tr>
      <w:tr w:rsidR="00A05E41" w:rsidRPr="00A05E41" w14:paraId="41606C24" w14:textId="77777777" w:rsidTr="00A05E41">
        <w:trPr>
          <w:trHeight w:val="57"/>
        </w:trPr>
        <w:tc>
          <w:tcPr>
            <w:tcW w:w="3114" w:type="dxa"/>
            <w:noWrap/>
            <w:hideMark/>
          </w:tcPr>
          <w:p w14:paraId="27483E10" w14:textId="77777777" w:rsidR="00A05E41" w:rsidRPr="00A05E41" w:rsidRDefault="00A05E41" w:rsidP="00A05E41">
            <w:pPr>
              <w:pStyle w:val="TAL"/>
              <w:keepNext w:val="0"/>
              <w:keepLines w:val="0"/>
              <w:rPr>
                <w:lang w:eastAsia="en-GB"/>
              </w:rPr>
            </w:pPr>
            <w:r w:rsidRPr="00A05E41">
              <w:rPr>
                <w:lang w:eastAsia="en-GB"/>
              </w:rPr>
              <w:t>LU, Fei</w:t>
            </w:r>
          </w:p>
        </w:tc>
        <w:tc>
          <w:tcPr>
            <w:tcW w:w="3402" w:type="dxa"/>
            <w:noWrap/>
            <w:hideMark/>
          </w:tcPr>
          <w:p w14:paraId="1981AFA0" w14:textId="77777777" w:rsidR="00A05E41" w:rsidRPr="00A05E41" w:rsidRDefault="00A05E41" w:rsidP="00A05E41">
            <w:pPr>
              <w:pStyle w:val="TAL"/>
              <w:keepNext w:val="0"/>
              <w:keepLines w:val="0"/>
              <w:rPr>
                <w:lang w:eastAsia="en-GB"/>
              </w:rPr>
            </w:pPr>
            <w:r w:rsidRPr="00A05E41">
              <w:rPr>
                <w:lang w:eastAsia="en-GB"/>
              </w:rPr>
              <w:t>Guangdong OPPO Mobile Telecom.</w:t>
            </w:r>
          </w:p>
        </w:tc>
        <w:tc>
          <w:tcPr>
            <w:tcW w:w="2316" w:type="dxa"/>
            <w:noWrap/>
            <w:hideMark/>
          </w:tcPr>
          <w:p w14:paraId="1F3B4F5D" w14:textId="77777777" w:rsidR="00A05E41" w:rsidRPr="00A05E41" w:rsidRDefault="00A05E41" w:rsidP="00A05E41">
            <w:pPr>
              <w:pStyle w:val="TAL"/>
              <w:keepNext w:val="0"/>
              <w:keepLines w:val="0"/>
              <w:rPr>
                <w:lang w:eastAsia="en-GB"/>
              </w:rPr>
            </w:pPr>
            <w:r w:rsidRPr="00A05E41">
              <w:rPr>
                <w:lang w:eastAsia="en-GB"/>
              </w:rPr>
              <w:t>3GPPMEMBER (CCSA)</w:t>
            </w:r>
          </w:p>
        </w:tc>
      </w:tr>
      <w:tr w:rsidR="00A05E41" w:rsidRPr="00A05E41" w14:paraId="04055826" w14:textId="77777777" w:rsidTr="00A05E41">
        <w:trPr>
          <w:trHeight w:val="57"/>
        </w:trPr>
        <w:tc>
          <w:tcPr>
            <w:tcW w:w="3114" w:type="dxa"/>
            <w:noWrap/>
            <w:hideMark/>
          </w:tcPr>
          <w:p w14:paraId="2B217440" w14:textId="77777777" w:rsidR="00A05E41" w:rsidRPr="00A05E41" w:rsidRDefault="00A05E41" w:rsidP="00A05E41">
            <w:pPr>
              <w:pStyle w:val="TAL"/>
              <w:keepNext w:val="0"/>
              <w:keepLines w:val="0"/>
              <w:rPr>
                <w:lang w:eastAsia="en-GB"/>
              </w:rPr>
            </w:pPr>
            <w:r w:rsidRPr="00A05E41">
              <w:rPr>
                <w:lang w:eastAsia="en-GB"/>
              </w:rPr>
              <w:t>MARTOS, Fran</w:t>
            </w:r>
          </w:p>
        </w:tc>
        <w:tc>
          <w:tcPr>
            <w:tcW w:w="3402" w:type="dxa"/>
            <w:noWrap/>
            <w:hideMark/>
          </w:tcPr>
          <w:p w14:paraId="3D75868E" w14:textId="77777777" w:rsidR="00A05E41" w:rsidRPr="00A05E41" w:rsidRDefault="00A05E41" w:rsidP="00A05E41">
            <w:pPr>
              <w:pStyle w:val="TAL"/>
              <w:keepNext w:val="0"/>
              <w:keepLines w:val="0"/>
              <w:rPr>
                <w:lang w:eastAsia="en-GB"/>
              </w:rPr>
            </w:pPr>
            <w:r w:rsidRPr="00A05E41">
              <w:rPr>
                <w:lang w:eastAsia="en-GB"/>
              </w:rPr>
              <w:t>Keysight Technologies UK Ltd</w:t>
            </w:r>
          </w:p>
        </w:tc>
        <w:tc>
          <w:tcPr>
            <w:tcW w:w="2316" w:type="dxa"/>
            <w:noWrap/>
            <w:hideMark/>
          </w:tcPr>
          <w:p w14:paraId="60B7BE1D"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38AAA987" w14:textId="77777777" w:rsidTr="00A05E41">
        <w:trPr>
          <w:trHeight w:val="57"/>
        </w:trPr>
        <w:tc>
          <w:tcPr>
            <w:tcW w:w="3114" w:type="dxa"/>
            <w:noWrap/>
            <w:hideMark/>
          </w:tcPr>
          <w:p w14:paraId="5C1355B6" w14:textId="77777777" w:rsidR="00A05E41" w:rsidRPr="00A05E41" w:rsidRDefault="00A05E41" w:rsidP="00A05E41">
            <w:pPr>
              <w:pStyle w:val="TAL"/>
              <w:keepNext w:val="0"/>
              <w:keepLines w:val="0"/>
              <w:rPr>
                <w:lang w:eastAsia="en-GB"/>
              </w:rPr>
            </w:pPr>
            <w:r w:rsidRPr="00A05E41">
              <w:rPr>
                <w:lang w:eastAsia="en-GB"/>
              </w:rPr>
              <w:t xml:space="preserve">MARUOKA, </w:t>
            </w:r>
            <w:proofErr w:type="spellStart"/>
            <w:r w:rsidRPr="00A05E41">
              <w:rPr>
                <w:lang w:eastAsia="en-GB"/>
              </w:rPr>
              <w:t>kuniyuki</w:t>
            </w:r>
            <w:proofErr w:type="spellEnd"/>
          </w:p>
        </w:tc>
        <w:tc>
          <w:tcPr>
            <w:tcW w:w="3402" w:type="dxa"/>
            <w:noWrap/>
            <w:hideMark/>
          </w:tcPr>
          <w:p w14:paraId="6CCC11E3" w14:textId="77777777" w:rsidR="00A05E41" w:rsidRPr="00A05E41" w:rsidRDefault="00A05E41" w:rsidP="00A05E41">
            <w:pPr>
              <w:pStyle w:val="TAL"/>
              <w:keepNext w:val="0"/>
              <w:keepLines w:val="0"/>
              <w:rPr>
                <w:lang w:eastAsia="en-GB"/>
              </w:rPr>
            </w:pPr>
            <w:r w:rsidRPr="00A05E41">
              <w:rPr>
                <w:lang w:eastAsia="en-GB"/>
              </w:rPr>
              <w:t>Fujitsu Limited</w:t>
            </w:r>
          </w:p>
        </w:tc>
        <w:tc>
          <w:tcPr>
            <w:tcW w:w="2316" w:type="dxa"/>
            <w:noWrap/>
            <w:hideMark/>
          </w:tcPr>
          <w:p w14:paraId="6BD72B72" w14:textId="77777777" w:rsidR="00A05E41" w:rsidRPr="00A05E41" w:rsidRDefault="00A05E41" w:rsidP="00A05E41">
            <w:pPr>
              <w:pStyle w:val="TAL"/>
              <w:keepNext w:val="0"/>
              <w:keepLines w:val="0"/>
              <w:rPr>
                <w:lang w:eastAsia="en-GB"/>
              </w:rPr>
            </w:pPr>
            <w:r w:rsidRPr="00A05E41">
              <w:rPr>
                <w:lang w:eastAsia="en-GB"/>
              </w:rPr>
              <w:t>3GPPMEMBER (ARIB)</w:t>
            </w:r>
          </w:p>
        </w:tc>
      </w:tr>
      <w:tr w:rsidR="00A05E41" w:rsidRPr="00A05E41" w14:paraId="736D235B" w14:textId="77777777" w:rsidTr="00A05E41">
        <w:trPr>
          <w:trHeight w:val="57"/>
        </w:trPr>
        <w:tc>
          <w:tcPr>
            <w:tcW w:w="3114" w:type="dxa"/>
            <w:noWrap/>
            <w:hideMark/>
          </w:tcPr>
          <w:p w14:paraId="0636764A" w14:textId="77777777" w:rsidR="00A05E41" w:rsidRPr="00A05E41" w:rsidRDefault="00A05E41" w:rsidP="00A05E41">
            <w:pPr>
              <w:pStyle w:val="TAL"/>
              <w:keepNext w:val="0"/>
              <w:keepLines w:val="0"/>
              <w:rPr>
                <w:lang w:eastAsia="en-GB"/>
              </w:rPr>
            </w:pPr>
            <w:r w:rsidRPr="00A05E41">
              <w:rPr>
                <w:lang w:eastAsia="en-GB"/>
              </w:rPr>
              <w:t>MAYER, Georg</w:t>
            </w:r>
          </w:p>
        </w:tc>
        <w:tc>
          <w:tcPr>
            <w:tcW w:w="3402" w:type="dxa"/>
            <w:noWrap/>
            <w:hideMark/>
          </w:tcPr>
          <w:p w14:paraId="7264AAFA" w14:textId="77777777" w:rsidR="00A05E41" w:rsidRPr="00A05E41" w:rsidRDefault="00A05E41" w:rsidP="00A05E41">
            <w:pPr>
              <w:pStyle w:val="TAL"/>
              <w:keepNext w:val="0"/>
              <w:keepLines w:val="0"/>
              <w:rPr>
                <w:lang w:eastAsia="en-GB"/>
              </w:rPr>
            </w:pPr>
            <w:r w:rsidRPr="00A05E41">
              <w:rPr>
                <w:lang w:eastAsia="en-GB"/>
              </w:rPr>
              <w:t>HUAWEI TECHNOLOGIES Co. Ltd.</w:t>
            </w:r>
          </w:p>
        </w:tc>
        <w:tc>
          <w:tcPr>
            <w:tcW w:w="2316" w:type="dxa"/>
            <w:noWrap/>
            <w:hideMark/>
          </w:tcPr>
          <w:p w14:paraId="1B003E92"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42B55601" w14:textId="77777777" w:rsidTr="00A05E41">
        <w:trPr>
          <w:trHeight w:val="57"/>
        </w:trPr>
        <w:tc>
          <w:tcPr>
            <w:tcW w:w="3114" w:type="dxa"/>
            <w:noWrap/>
            <w:hideMark/>
          </w:tcPr>
          <w:p w14:paraId="3CF23C5D" w14:textId="77777777" w:rsidR="00A05E41" w:rsidRPr="00A05E41" w:rsidRDefault="00A05E41" w:rsidP="00A05E41">
            <w:pPr>
              <w:pStyle w:val="TAL"/>
              <w:keepNext w:val="0"/>
              <w:keepLines w:val="0"/>
              <w:rPr>
                <w:lang w:eastAsia="en-GB"/>
              </w:rPr>
            </w:pPr>
            <w:r w:rsidRPr="00A05E41">
              <w:rPr>
                <w:lang w:eastAsia="en-GB"/>
              </w:rPr>
              <w:t>MAZZARESE, David</w:t>
            </w:r>
          </w:p>
        </w:tc>
        <w:tc>
          <w:tcPr>
            <w:tcW w:w="3402" w:type="dxa"/>
            <w:noWrap/>
            <w:hideMark/>
          </w:tcPr>
          <w:p w14:paraId="3402A19D" w14:textId="77777777" w:rsidR="00A05E41" w:rsidRPr="00A05E41" w:rsidRDefault="00A05E41" w:rsidP="00A05E41">
            <w:pPr>
              <w:pStyle w:val="TAL"/>
              <w:keepNext w:val="0"/>
              <w:keepLines w:val="0"/>
              <w:rPr>
                <w:lang w:eastAsia="en-GB"/>
              </w:rPr>
            </w:pPr>
            <w:r w:rsidRPr="00A05E41">
              <w:rPr>
                <w:lang w:eastAsia="en-GB"/>
              </w:rPr>
              <w:t>Huawei Technologies France</w:t>
            </w:r>
          </w:p>
        </w:tc>
        <w:tc>
          <w:tcPr>
            <w:tcW w:w="2316" w:type="dxa"/>
            <w:noWrap/>
            <w:hideMark/>
          </w:tcPr>
          <w:p w14:paraId="63FED81A"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02BDBD96" w14:textId="77777777" w:rsidTr="00A05E41">
        <w:trPr>
          <w:trHeight w:val="57"/>
        </w:trPr>
        <w:tc>
          <w:tcPr>
            <w:tcW w:w="3114" w:type="dxa"/>
            <w:noWrap/>
            <w:hideMark/>
          </w:tcPr>
          <w:p w14:paraId="41B1482B" w14:textId="77777777" w:rsidR="00A05E41" w:rsidRPr="00A05E41" w:rsidRDefault="00A05E41" w:rsidP="00A05E41">
            <w:pPr>
              <w:pStyle w:val="TAL"/>
              <w:keepNext w:val="0"/>
              <w:keepLines w:val="0"/>
              <w:rPr>
                <w:lang w:eastAsia="en-GB"/>
              </w:rPr>
            </w:pPr>
            <w:r w:rsidRPr="00A05E41">
              <w:rPr>
                <w:lang w:eastAsia="en-GB"/>
              </w:rPr>
              <w:t>MITRA, Sumit</w:t>
            </w:r>
          </w:p>
        </w:tc>
        <w:tc>
          <w:tcPr>
            <w:tcW w:w="3402" w:type="dxa"/>
            <w:noWrap/>
            <w:hideMark/>
          </w:tcPr>
          <w:p w14:paraId="492A715D" w14:textId="77777777" w:rsidR="00A05E41" w:rsidRPr="00A05E41" w:rsidRDefault="00A05E41" w:rsidP="00A05E41">
            <w:pPr>
              <w:pStyle w:val="TAL"/>
              <w:keepNext w:val="0"/>
              <w:keepLines w:val="0"/>
              <w:rPr>
                <w:lang w:eastAsia="en-GB"/>
              </w:rPr>
            </w:pPr>
            <w:r w:rsidRPr="00A05E41">
              <w:rPr>
                <w:lang w:eastAsia="en-GB"/>
              </w:rPr>
              <w:t>Rakuten Mobile, Inc</w:t>
            </w:r>
          </w:p>
        </w:tc>
        <w:tc>
          <w:tcPr>
            <w:tcW w:w="2316" w:type="dxa"/>
            <w:noWrap/>
            <w:hideMark/>
          </w:tcPr>
          <w:p w14:paraId="7C4BCB28" w14:textId="77777777" w:rsidR="00A05E41" w:rsidRPr="00A05E41" w:rsidRDefault="00A05E41" w:rsidP="00A05E41">
            <w:pPr>
              <w:pStyle w:val="TAL"/>
              <w:keepNext w:val="0"/>
              <w:keepLines w:val="0"/>
              <w:rPr>
                <w:lang w:eastAsia="en-GB"/>
              </w:rPr>
            </w:pPr>
            <w:r w:rsidRPr="00A05E41">
              <w:rPr>
                <w:lang w:eastAsia="en-GB"/>
              </w:rPr>
              <w:t>3GPPMEMBER (ARIB)</w:t>
            </w:r>
          </w:p>
        </w:tc>
      </w:tr>
      <w:tr w:rsidR="00A05E41" w:rsidRPr="00A05E41" w14:paraId="638FF318" w14:textId="77777777" w:rsidTr="00A05E41">
        <w:trPr>
          <w:trHeight w:val="57"/>
        </w:trPr>
        <w:tc>
          <w:tcPr>
            <w:tcW w:w="3114" w:type="dxa"/>
            <w:noWrap/>
            <w:hideMark/>
          </w:tcPr>
          <w:p w14:paraId="441EE74D" w14:textId="77777777" w:rsidR="00A05E41" w:rsidRPr="00A05E41" w:rsidRDefault="00A05E41" w:rsidP="00A05E41">
            <w:pPr>
              <w:pStyle w:val="TAL"/>
              <w:keepNext w:val="0"/>
              <w:keepLines w:val="0"/>
              <w:rPr>
                <w:lang w:eastAsia="en-GB"/>
              </w:rPr>
            </w:pPr>
            <w:r w:rsidRPr="00A05E41">
              <w:rPr>
                <w:lang w:eastAsia="en-GB"/>
              </w:rPr>
              <w:t>MOHAMMED, Ayaan Ehsan</w:t>
            </w:r>
          </w:p>
        </w:tc>
        <w:tc>
          <w:tcPr>
            <w:tcW w:w="3402" w:type="dxa"/>
            <w:noWrap/>
            <w:hideMark/>
          </w:tcPr>
          <w:p w14:paraId="709C5D92" w14:textId="77777777" w:rsidR="00A05E41" w:rsidRPr="00A05E41" w:rsidRDefault="00A05E41" w:rsidP="00A05E41">
            <w:pPr>
              <w:pStyle w:val="TAL"/>
              <w:keepNext w:val="0"/>
              <w:keepLines w:val="0"/>
              <w:rPr>
                <w:lang w:eastAsia="en-GB"/>
              </w:rPr>
            </w:pPr>
            <w:r w:rsidRPr="00A05E41">
              <w:rPr>
                <w:lang w:eastAsia="en-GB"/>
              </w:rPr>
              <w:t>Ofinno, LLC</w:t>
            </w:r>
          </w:p>
        </w:tc>
        <w:tc>
          <w:tcPr>
            <w:tcW w:w="2316" w:type="dxa"/>
            <w:noWrap/>
            <w:hideMark/>
          </w:tcPr>
          <w:p w14:paraId="39BEB0C3" w14:textId="77777777" w:rsidR="00A05E41" w:rsidRPr="00A05E41" w:rsidRDefault="00A05E41" w:rsidP="00A05E41">
            <w:pPr>
              <w:pStyle w:val="TAL"/>
              <w:keepNext w:val="0"/>
              <w:keepLines w:val="0"/>
              <w:rPr>
                <w:lang w:eastAsia="en-GB"/>
              </w:rPr>
            </w:pPr>
            <w:r w:rsidRPr="00A05E41">
              <w:rPr>
                <w:lang w:eastAsia="en-GB"/>
              </w:rPr>
              <w:t>3GPPMEMBER (ATIS)</w:t>
            </w:r>
          </w:p>
        </w:tc>
      </w:tr>
      <w:tr w:rsidR="00A05E41" w:rsidRPr="00A05E41" w14:paraId="740B8400" w14:textId="77777777" w:rsidTr="00A05E41">
        <w:trPr>
          <w:trHeight w:val="57"/>
        </w:trPr>
        <w:tc>
          <w:tcPr>
            <w:tcW w:w="3114" w:type="dxa"/>
            <w:noWrap/>
            <w:hideMark/>
          </w:tcPr>
          <w:p w14:paraId="246DB9C9" w14:textId="77777777" w:rsidR="00A05E41" w:rsidRPr="00A05E41" w:rsidRDefault="00A05E41" w:rsidP="00A05E41">
            <w:pPr>
              <w:pStyle w:val="TAL"/>
              <w:keepNext w:val="0"/>
              <w:keepLines w:val="0"/>
              <w:rPr>
                <w:lang w:eastAsia="en-GB"/>
              </w:rPr>
            </w:pPr>
            <w:r w:rsidRPr="00A05E41">
              <w:rPr>
                <w:lang w:eastAsia="en-GB"/>
              </w:rPr>
              <w:t>MOON, Sang-Jun</w:t>
            </w:r>
          </w:p>
        </w:tc>
        <w:tc>
          <w:tcPr>
            <w:tcW w:w="3402" w:type="dxa"/>
            <w:noWrap/>
            <w:hideMark/>
          </w:tcPr>
          <w:p w14:paraId="207D143C" w14:textId="77777777" w:rsidR="00A05E41" w:rsidRPr="00A05E41" w:rsidRDefault="00A05E41" w:rsidP="00A05E41">
            <w:pPr>
              <w:pStyle w:val="TAL"/>
              <w:keepNext w:val="0"/>
              <w:keepLines w:val="0"/>
              <w:rPr>
                <w:lang w:eastAsia="en-GB"/>
              </w:rPr>
            </w:pPr>
            <w:r w:rsidRPr="00A05E41">
              <w:rPr>
                <w:lang w:eastAsia="en-GB"/>
              </w:rPr>
              <w:t>Samsung Electronics Co., Ltd</w:t>
            </w:r>
          </w:p>
        </w:tc>
        <w:tc>
          <w:tcPr>
            <w:tcW w:w="2316" w:type="dxa"/>
            <w:noWrap/>
            <w:hideMark/>
          </w:tcPr>
          <w:p w14:paraId="797E0ED2" w14:textId="77777777" w:rsidR="00A05E41" w:rsidRPr="00A05E41" w:rsidRDefault="00A05E41" w:rsidP="00A05E41">
            <w:pPr>
              <w:pStyle w:val="TAL"/>
              <w:keepNext w:val="0"/>
              <w:keepLines w:val="0"/>
              <w:rPr>
                <w:lang w:eastAsia="en-GB"/>
              </w:rPr>
            </w:pPr>
            <w:r w:rsidRPr="00A05E41">
              <w:rPr>
                <w:lang w:eastAsia="en-GB"/>
              </w:rPr>
              <w:t>3GPPMEMBER (TTA)</w:t>
            </w:r>
          </w:p>
        </w:tc>
      </w:tr>
      <w:tr w:rsidR="00A05E41" w:rsidRPr="00A05E41" w14:paraId="347827F2" w14:textId="77777777" w:rsidTr="00A05E41">
        <w:trPr>
          <w:trHeight w:val="57"/>
        </w:trPr>
        <w:tc>
          <w:tcPr>
            <w:tcW w:w="3114" w:type="dxa"/>
            <w:noWrap/>
            <w:hideMark/>
          </w:tcPr>
          <w:p w14:paraId="78D3DB9F" w14:textId="77777777" w:rsidR="00A05E41" w:rsidRPr="00A05E41" w:rsidRDefault="00A05E41" w:rsidP="00A05E41">
            <w:pPr>
              <w:pStyle w:val="TAL"/>
              <w:keepNext w:val="0"/>
              <w:keepLines w:val="0"/>
              <w:rPr>
                <w:lang w:eastAsia="en-GB"/>
              </w:rPr>
            </w:pPr>
            <w:r w:rsidRPr="00A05E41">
              <w:rPr>
                <w:lang w:eastAsia="en-GB"/>
              </w:rPr>
              <w:t>NEGALAGULI, Harish</w:t>
            </w:r>
          </w:p>
        </w:tc>
        <w:tc>
          <w:tcPr>
            <w:tcW w:w="3402" w:type="dxa"/>
            <w:noWrap/>
            <w:hideMark/>
          </w:tcPr>
          <w:p w14:paraId="729D6B0E" w14:textId="77777777" w:rsidR="00A05E41" w:rsidRPr="00A05E41" w:rsidRDefault="00A05E41" w:rsidP="00A05E41">
            <w:pPr>
              <w:pStyle w:val="TAL"/>
              <w:keepNext w:val="0"/>
              <w:keepLines w:val="0"/>
              <w:rPr>
                <w:lang w:eastAsia="en-GB"/>
              </w:rPr>
            </w:pPr>
            <w:r w:rsidRPr="00A05E41">
              <w:rPr>
                <w:lang w:eastAsia="en-GB"/>
              </w:rPr>
              <w:t>Motorola Solutions UK Ltd.</w:t>
            </w:r>
          </w:p>
        </w:tc>
        <w:tc>
          <w:tcPr>
            <w:tcW w:w="2316" w:type="dxa"/>
            <w:noWrap/>
            <w:hideMark/>
          </w:tcPr>
          <w:p w14:paraId="1C20E183"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37B598CA" w14:textId="77777777" w:rsidTr="00A05E41">
        <w:trPr>
          <w:trHeight w:val="57"/>
        </w:trPr>
        <w:tc>
          <w:tcPr>
            <w:tcW w:w="3114" w:type="dxa"/>
            <w:noWrap/>
            <w:hideMark/>
          </w:tcPr>
          <w:p w14:paraId="00A14217" w14:textId="77777777" w:rsidR="00A05E41" w:rsidRPr="00A05E41" w:rsidRDefault="00A05E41" w:rsidP="00A05E41">
            <w:pPr>
              <w:pStyle w:val="TAL"/>
              <w:keepNext w:val="0"/>
              <w:keepLines w:val="0"/>
              <w:rPr>
                <w:lang w:eastAsia="en-GB"/>
              </w:rPr>
            </w:pPr>
            <w:r w:rsidRPr="00A05E41">
              <w:rPr>
                <w:lang w:eastAsia="en-GB"/>
              </w:rPr>
              <w:t>NEIRA, Elena</w:t>
            </w:r>
          </w:p>
        </w:tc>
        <w:tc>
          <w:tcPr>
            <w:tcW w:w="3402" w:type="dxa"/>
            <w:noWrap/>
            <w:hideMark/>
          </w:tcPr>
          <w:p w14:paraId="4571114C" w14:textId="77777777" w:rsidR="00A05E41" w:rsidRPr="00A05E41" w:rsidRDefault="00A05E41" w:rsidP="00A05E41">
            <w:pPr>
              <w:pStyle w:val="TAL"/>
              <w:keepNext w:val="0"/>
              <w:keepLines w:val="0"/>
              <w:rPr>
                <w:lang w:eastAsia="en-GB"/>
              </w:rPr>
            </w:pPr>
            <w:r w:rsidRPr="00A05E41">
              <w:rPr>
                <w:lang w:eastAsia="en-GB"/>
              </w:rPr>
              <w:t>MITRE Corporation</w:t>
            </w:r>
          </w:p>
        </w:tc>
        <w:tc>
          <w:tcPr>
            <w:tcW w:w="2316" w:type="dxa"/>
            <w:noWrap/>
            <w:hideMark/>
          </w:tcPr>
          <w:p w14:paraId="1DB15925"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53CC4D8A" w14:textId="77777777" w:rsidTr="00A05E41">
        <w:trPr>
          <w:trHeight w:val="57"/>
        </w:trPr>
        <w:tc>
          <w:tcPr>
            <w:tcW w:w="3114" w:type="dxa"/>
            <w:noWrap/>
            <w:hideMark/>
          </w:tcPr>
          <w:p w14:paraId="4CB347A3" w14:textId="77777777" w:rsidR="00A05E41" w:rsidRPr="00A05E41" w:rsidRDefault="00A05E41" w:rsidP="00A05E41">
            <w:pPr>
              <w:pStyle w:val="TAL"/>
              <w:keepNext w:val="0"/>
              <w:keepLines w:val="0"/>
              <w:rPr>
                <w:lang w:eastAsia="en-GB"/>
              </w:rPr>
            </w:pPr>
            <w:r w:rsidRPr="00A05E41">
              <w:rPr>
                <w:lang w:eastAsia="en-GB"/>
              </w:rPr>
              <w:t>OKAWA, Riki</w:t>
            </w:r>
          </w:p>
        </w:tc>
        <w:tc>
          <w:tcPr>
            <w:tcW w:w="3402" w:type="dxa"/>
            <w:noWrap/>
            <w:hideMark/>
          </w:tcPr>
          <w:p w14:paraId="14D01248" w14:textId="77777777" w:rsidR="00A05E41" w:rsidRPr="00A05E41" w:rsidRDefault="00A05E41" w:rsidP="00A05E41">
            <w:pPr>
              <w:pStyle w:val="TAL"/>
              <w:keepNext w:val="0"/>
              <w:keepLines w:val="0"/>
              <w:rPr>
                <w:lang w:eastAsia="en-GB"/>
              </w:rPr>
            </w:pPr>
            <w:r w:rsidRPr="00A05E41">
              <w:rPr>
                <w:lang w:eastAsia="en-GB"/>
              </w:rPr>
              <w:t>NTT DOCOMO INC.</w:t>
            </w:r>
          </w:p>
        </w:tc>
        <w:tc>
          <w:tcPr>
            <w:tcW w:w="2316" w:type="dxa"/>
            <w:noWrap/>
            <w:hideMark/>
          </w:tcPr>
          <w:p w14:paraId="0D5A1460" w14:textId="77777777" w:rsidR="00A05E41" w:rsidRPr="00A05E41" w:rsidRDefault="00A05E41" w:rsidP="00A05E41">
            <w:pPr>
              <w:pStyle w:val="TAL"/>
              <w:keepNext w:val="0"/>
              <w:keepLines w:val="0"/>
              <w:rPr>
                <w:lang w:eastAsia="en-GB"/>
              </w:rPr>
            </w:pPr>
            <w:r w:rsidRPr="00A05E41">
              <w:rPr>
                <w:lang w:eastAsia="en-GB"/>
              </w:rPr>
              <w:t>3GPPMEMBER (TTC)</w:t>
            </w:r>
          </w:p>
        </w:tc>
      </w:tr>
      <w:tr w:rsidR="00A05E41" w:rsidRPr="00A05E41" w14:paraId="3D546C14" w14:textId="77777777" w:rsidTr="00A05E41">
        <w:trPr>
          <w:trHeight w:val="57"/>
        </w:trPr>
        <w:tc>
          <w:tcPr>
            <w:tcW w:w="3114" w:type="dxa"/>
            <w:noWrap/>
            <w:hideMark/>
          </w:tcPr>
          <w:p w14:paraId="5FC7767B" w14:textId="77777777" w:rsidR="00A05E41" w:rsidRPr="00A05E41" w:rsidRDefault="00A05E41" w:rsidP="00A05E41">
            <w:pPr>
              <w:pStyle w:val="TAL"/>
              <w:keepNext w:val="0"/>
              <w:keepLines w:val="0"/>
              <w:rPr>
                <w:lang w:eastAsia="en-GB"/>
              </w:rPr>
            </w:pPr>
            <w:r w:rsidRPr="00A05E41">
              <w:rPr>
                <w:lang w:eastAsia="en-GB"/>
              </w:rPr>
              <w:lastRenderedPageBreak/>
              <w:t>PHUYAL, Umesh</w:t>
            </w:r>
          </w:p>
        </w:tc>
        <w:tc>
          <w:tcPr>
            <w:tcW w:w="3402" w:type="dxa"/>
            <w:noWrap/>
            <w:hideMark/>
          </w:tcPr>
          <w:p w14:paraId="0219343D" w14:textId="77777777" w:rsidR="00A05E41" w:rsidRPr="00A05E41" w:rsidRDefault="00A05E41" w:rsidP="00A05E41">
            <w:pPr>
              <w:pStyle w:val="TAL"/>
              <w:keepNext w:val="0"/>
              <w:keepLines w:val="0"/>
              <w:rPr>
                <w:lang w:eastAsia="en-GB"/>
              </w:rPr>
            </w:pPr>
            <w:r w:rsidRPr="00A05E41">
              <w:rPr>
                <w:lang w:eastAsia="en-GB"/>
              </w:rPr>
              <w:t>Qualcomm Incorporated</w:t>
            </w:r>
          </w:p>
        </w:tc>
        <w:tc>
          <w:tcPr>
            <w:tcW w:w="2316" w:type="dxa"/>
            <w:noWrap/>
            <w:hideMark/>
          </w:tcPr>
          <w:p w14:paraId="1BF5BCB0" w14:textId="77777777" w:rsidR="00A05E41" w:rsidRPr="00A05E41" w:rsidRDefault="00A05E41" w:rsidP="00A05E41">
            <w:pPr>
              <w:pStyle w:val="TAL"/>
              <w:keepNext w:val="0"/>
              <w:keepLines w:val="0"/>
              <w:rPr>
                <w:lang w:eastAsia="en-GB"/>
              </w:rPr>
            </w:pPr>
            <w:r w:rsidRPr="00A05E41">
              <w:rPr>
                <w:lang w:eastAsia="en-GB"/>
              </w:rPr>
              <w:t>3GPPMEMBER (ATIS)</w:t>
            </w:r>
          </w:p>
        </w:tc>
      </w:tr>
      <w:tr w:rsidR="00A05E41" w:rsidRPr="00A05E41" w14:paraId="0B8C35DA" w14:textId="77777777" w:rsidTr="00A05E41">
        <w:trPr>
          <w:trHeight w:val="57"/>
        </w:trPr>
        <w:tc>
          <w:tcPr>
            <w:tcW w:w="3114" w:type="dxa"/>
            <w:noWrap/>
            <w:hideMark/>
          </w:tcPr>
          <w:p w14:paraId="6AC31853" w14:textId="77777777" w:rsidR="00A05E41" w:rsidRPr="00A05E41" w:rsidRDefault="00A05E41" w:rsidP="00A05E41">
            <w:pPr>
              <w:pStyle w:val="TAL"/>
              <w:keepNext w:val="0"/>
              <w:keepLines w:val="0"/>
              <w:rPr>
                <w:lang w:eastAsia="en-GB"/>
              </w:rPr>
            </w:pPr>
            <w:r w:rsidRPr="00A05E41">
              <w:rPr>
                <w:lang w:eastAsia="en-GB"/>
              </w:rPr>
              <w:t>POPP, Julian</w:t>
            </w:r>
          </w:p>
        </w:tc>
        <w:tc>
          <w:tcPr>
            <w:tcW w:w="3402" w:type="dxa"/>
            <w:noWrap/>
            <w:hideMark/>
          </w:tcPr>
          <w:p w14:paraId="598918EB" w14:textId="77777777" w:rsidR="00A05E41" w:rsidRPr="00A05E41" w:rsidRDefault="00A05E41" w:rsidP="00A05E41">
            <w:pPr>
              <w:pStyle w:val="TAL"/>
              <w:keepNext w:val="0"/>
              <w:keepLines w:val="0"/>
              <w:rPr>
                <w:lang w:eastAsia="en-GB"/>
              </w:rPr>
            </w:pPr>
            <w:r w:rsidRPr="00A05E41">
              <w:rPr>
                <w:lang w:eastAsia="en-GB"/>
              </w:rPr>
              <w:t>Fraunhofer IIS</w:t>
            </w:r>
          </w:p>
        </w:tc>
        <w:tc>
          <w:tcPr>
            <w:tcW w:w="2316" w:type="dxa"/>
            <w:noWrap/>
            <w:hideMark/>
          </w:tcPr>
          <w:p w14:paraId="7B8DD75E"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4EE29984" w14:textId="77777777" w:rsidTr="00A05E41">
        <w:trPr>
          <w:trHeight w:val="57"/>
        </w:trPr>
        <w:tc>
          <w:tcPr>
            <w:tcW w:w="3114" w:type="dxa"/>
            <w:noWrap/>
            <w:hideMark/>
          </w:tcPr>
          <w:p w14:paraId="1CFA93AF" w14:textId="77777777" w:rsidR="00A05E41" w:rsidRPr="00A05E41" w:rsidRDefault="00A05E41" w:rsidP="00A05E41">
            <w:pPr>
              <w:pStyle w:val="TAL"/>
              <w:keepNext w:val="0"/>
              <w:keepLines w:val="0"/>
              <w:rPr>
                <w:lang w:eastAsia="en-GB"/>
              </w:rPr>
            </w:pPr>
            <w:r w:rsidRPr="00A05E41">
              <w:rPr>
                <w:lang w:eastAsia="en-GB"/>
              </w:rPr>
              <w:t>PURGE, Serban</w:t>
            </w:r>
          </w:p>
        </w:tc>
        <w:tc>
          <w:tcPr>
            <w:tcW w:w="3402" w:type="dxa"/>
            <w:noWrap/>
            <w:hideMark/>
          </w:tcPr>
          <w:p w14:paraId="54006FD9" w14:textId="77777777" w:rsidR="00A05E41" w:rsidRPr="00A05E41" w:rsidRDefault="00A05E41" w:rsidP="00A05E41">
            <w:pPr>
              <w:pStyle w:val="TAL"/>
              <w:keepNext w:val="0"/>
              <w:keepLines w:val="0"/>
              <w:rPr>
                <w:lang w:eastAsia="en-GB"/>
              </w:rPr>
            </w:pPr>
            <w:r w:rsidRPr="00A05E41">
              <w:rPr>
                <w:lang w:eastAsia="en-GB"/>
              </w:rPr>
              <w:t>Ericsson France S.A.S</w:t>
            </w:r>
          </w:p>
        </w:tc>
        <w:tc>
          <w:tcPr>
            <w:tcW w:w="2316" w:type="dxa"/>
            <w:noWrap/>
            <w:hideMark/>
          </w:tcPr>
          <w:p w14:paraId="2FCFB86A"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09F946D3" w14:textId="77777777" w:rsidTr="00A05E41">
        <w:trPr>
          <w:trHeight w:val="57"/>
        </w:trPr>
        <w:tc>
          <w:tcPr>
            <w:tcW w:w="3114" w:type="dxa"/>
            <w:noWrap/>
            <w:hideMark/>
          </w:tcPr>
          <w:p w14:paraId="66284314" w14:textId="77777777" w:rsidR="00A05E41" w:rsidRPr="00A05E41" w:rsidRDefault="00A05E41" w:rsidP="00A05E41">
            <w:pPr>
              <w:pStyle w:val="TAL"/>
              <w:keepNext w:val="0"/>
              <w:keepLines w:val="0"/>
              <w:rPr>
                <w:lang w:eastAsia="en-GB"/>
              </w:rPr>
            </w:pPr>
            <w:r w:rsidRPr="00A05E41">
              <w:rPr>
                <w:lang w:eastAsia="en-GB"/>
              </w:rPr>
              <w:t>REINA ORTEGA, Miguel Angel</w:t>
            </w:r>
          </w:p>
        </w:tc>
        <w:tc>
          <w:tcPr>
            <w:tcW w:w="3402" w:type="dxa"/>
            <w:noWrap/>
            <w:hideMark/>
          </w:tcPr>
          <w:p w14:paraId="31A24636" w14:textId="77777777" w:rsidR="00A05E41" w:rsidRPr="00A05E41" w:rsidRDefault="00A05E41" w:rsidP="00A05E41">
            <w:pPr>
              <w:pStyle w:val="TAL"/>
              <w:keepNext w:val="0"/>
              <w:keepLines w:val="0"/>
              <w:rPr>
                <w:lang w:eastAsia="en-GB"/>
              </w:rPr>
            </w:pPr>
            <w:r w:rsidRPr="00A05E41">
              <w:rPr>
                <w:lang w:eastAsia="en-GB"/>
              </w:rPr>
              <w:t>ETSI</w:t>
            </w:r>
          </w:p>
        </w:tc>
        <w:tc>
          <w:tcPr>
            <w:tcW w:w="2316" w:type="dxa"/>
            <w:noWrap/>
            <w:hideMark/>
          </w:tcPr>
          <w:p w14:paraId="396C4754" w14:textId="77777777" w:rsidR="00A05E41" w:rsidRPr="00A05E41" w:rsidRDefault="00A05E41" w:rsidP="00A05E41">
            <w:pPr>
              <w:pStyle w:val="TAL"/>
              <w:keepNext w:val="0"/>
              <w:keepLines w:val="0"/>
              <w:rPr>
                <w:lang w:eastAsia="en-GB"/>
              </w:rPr>
            </w:pPr>
            <w:r w:rsidRPr="00A05E41">
              <w:rPr>
                <w:lang w:eastAsia="en-GB"/>
              </w:rPr>
              <w:t>3GPPORG_REP (ETSI)</w:t>
            </w:r>
          </w:p>
        </w:tc>
      </w:tr>
      <w:tr w:rsidR="00A05E41" w:rsidRPr="00A05E41" w14:paraId="22B01873" w14:textId="77777777" w:rsidTr="00A05E41">
        <w:trPr>
          <w:trHeight w:val="57"/>
        </w:trPr>
        <w:tc>
          <w:tcPr>
            <w:tcW w:w="3114" w:type="dxa"/>
            <w:noWrap/>
            <w:hideMark/>
          </w:tcPr>
          <w:p w14:paraId="3B1EAFF2" w14:textId="77777777" w:rsidR="00A05E41" w:rsidRPr="00A05E41" w:rsidRDefault="00A05E41" w:rsidP="00A05E41">
            <w:pPr>
              <w:pStyle w:val="TAL"/>
              <w:keepNext w:val="0"/>
              <w:keepLines w:val="0"/>
              <w:rPr>
                <w:lang w:eastAsia="en-GB"/>
              </w:rPr>
            </w:pPr>
            <w:r w:rsidRPr="00A05E41">
              <w:rPr>
                <w:lang w:eastAsia="en-GB"/>
              </w:rPr>
              <w:t>REININGER, Philippe</w:t>
            </w:r>
          </w:p>
        </w:tc>
        <w:tc>
          <w:tcPr>
            <w:tcW w:w="3402" w:type="dxa"/>
            <w:noWrap/>
            <w:hideMark/>
          </w:tcPr>
          <w:p w14:paraId="23509F99" w14:textId="77777777" w:rsidR="00A05E41" w:rsidRPr="00A05E41" w:rsidRDefault="00A05E41" w:rsidP="00A05E41">
            <w:pPr>
              <w:pStyle w:val="TAL"/>
              <w:keepNext w:val="0"/>
              <w:keepLines w:val="0"/>
              <w:rPr>
                <w:lang w:eastAsia="en-GB"/>
              </w:rPr>
            </w:pPr>
            <w:r w:rsidRPr="00A05E41">
              <w:rPr>
                <w:lang w:eastAsia="en-GB"/>
              </w:rPr>
              <w:t>Huawei Tech.(UK) Co.. Ltd</w:t>
            </w:r>
          </w:p>
        </w:tc>
        <w:tc>
          <w:tcPr>
            <w:tcW w:w="2316" w:type="dxa"/>
            <w:noWrap/>
            <w:hideMark/>
          </w:tcPr>
          <w:p w14:paraId="67076B66"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350637B9" w14:textId="77777777" w:rsidTr="00A05E41">
        <w:trPr>
          <w:trHeight w:val="57"/>
        </w:trPr>
        <w:tc>
          <w:tcPr>
            <w:tcW w:w="3114" w:type="dxa"/>
            <w:noWrap/>
            <w:hideMark/>
          </w:tcPr>
          <w:p w14:paraId="58A6B8EF" w14:textId="77777777" w:rsidR="00A05E41" w:rsidRPr="00A05E41" w:rsidRDefault="00A05E41" w:rsidP="00A05E41">
            <w:pPr>
              <w:pStyle w:val="TAL"/>
              <w:keepNext w:val="0"/>
              <w:keepLines w:val="0"/>
              <w:rPr>
                <w:lang w:eastAsia="en-GB"/>
              </w:rPr>
            </w:pPr>
            <w:r w:rsidRPr="00A05E41">
              <w:rPr>
                <w:lang w:eastAsia="en-GB"/>
              </w:rPr>
              <w:t xml:space="preserve">REYES FUCHS, </w:t>
            </w:r>
            <w:proofErr w:type="spellStart"/>
            <w:r w:rsidRPr="00A05E41">
              <w:rPr>
                <w:lang w:eastAsia="en-GB"/>
              </w:rPr>
              <w:t>Maruja</w:t>
            </w:r>
            <w:proofErr w:type="spellEnd"/>
          </w:p>
        </w:tc>
        <w:tc>
          <w:tcPr>
            <w:tcW w:w="3402" w:type="dxa"/>
            <w:noWrap/>
            <w:hideMark/>
          </w:tcPr>
          <w:p w14:paraId="0F119BC4" w14:textId="77777777" w:rsidR="00A05E41" w:rsidRPr="00A05E41" w:rsidRDefault="00A05E41" w:rsidP="00A05E41">
            <w:pPr>
              <w:pStyle w:val="TAL"/>
              <w:keepNext w:val="0"/>
              <w:keepLines w:val="0"/>
              <w:rPr>
                <w:lang w:eastAsia="en-GB"/>
              </w:rPr>
            </w:pPr>
            <w:r w:rsidRPr="00A05E41">
              <w:rPr>
                <w:lang w:eastAsia="en-GB"/>
              </w:rPr>
              <w:t>Orange</w:t>
            </w:r>
          </w:p>
        </w:tc>
        <w:tc>
          <w:tcPr>
            <w:tcW w:w="2316" w:type="dxa"/>
            <w:noWrap/>
            <w:hideMark/>
          </w:tcPr>
          <w:p w14:paraId="31917A1B"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492C5E97" w14:textId="77777777" w:rsidTr="00A05E41">
        <w:trPr>
          <w:trHeight w:val="57"/>
        </w:trPr>
        <w:tc>
          <w:tcPr>
            <w:tcW w:w="3114" w:type="dxa"/>
            <w:noWrap/>
            <w:hideMark/>
          </w:tcPr>
          <w:p w14:paraId="4A948CD9" w14:textId="77777777" w:rsidR="00A05E41" w:rsidRPr="00A05E41" w:rsidRDefault="00A05E41" w:rsidP="00A05E41">
            <w:pPr>
              <w:pStyle w:val="TAL"/>
              <w:keepNext w:val="0"/>
              <w:keepLines w:val="0"/>
              <w:rPr>
                <w:lang w:eastAsia="en-GB"/>
              </w:rPr>
            </w:pPr>
            <w:r w:rsidRPr="00A05E41">
              <w:rPr>
                <w:lang w:eastAsia="en-GB"/>
              </w:rPr>
              <w:t>SAHIN, Yildirim</w:t>
            </w:r>
          </w:p>
        </w:tc>
        <w:tc>
          <w:tcPr>
            <w:tcW w:w="3402" w:type="dxa"/>
            <w:noWrap/>
            <w:hideMark/>
          </w:tcPr>
          <w:p w14:paraId="3FEC361A" w14:textId="77777777" w:rsidR="00A05E41" w:rsidRPr="00A05E41" w:rsidRDefault="00A05E41" w:rsidP="00A05E41">
            <w:pPr>
              <w:pStyle w:val="TAL"/>
              <w:keepNext w:val="0"/>
              <w:keepLines w:val="0"/>
              <w:rPr>
                <w:lang w:eastAsia="en-GB"/>
              </w:rPr>
            </w:pPr>
            <w:r w:rsidRPr="00A05E41">
              <w:rPr>
                <w:lang w:eastAsia="en-GB"/>
              </w:rPr>
              <w:t>Charter Communications, Inc</w:t>
            </w:r>
          </w:p>
        </w:tc>
        <w:tc>
          <w:tcPr>
            <w:tcW w:w="2316" w:type="dxa"/>
            <w:noWrap/>
            <w:hideMark/>
          </w:tcPr>
          <w:p w14:paraId="63E4520B" w14:textId="77777777" w:rsidR="00A05E41" w:rsidRPr="00A05E41" w:rsidRDefault="00A05E41" w:rsidP="00A05E41">
            <w:pPr>
              <w:pStyle w:val="TAL"/>
              <w:keepNext w:val="0"/>
              <w:keepLines w:val="0"/>
              <w:rPr>
                <w:lang w:eastAsia="en-GB"/>
              </w:rPr>
            </w:pPr>
            <w:r w:rsidRPr="00A05E41">
              <w:rPr>
                <w:lang w:eastAsia="en-GB"/>
              </w:rPr>
              <w:t>3GPPMEMBER (ATIS)</w:t>
            </w:r>
          </w:p>
        </w:tc>
      </w:tr>
      <w:tr w:rsidR="00A05E41" w:rsidRPr="00A05E41" w14:paraId="10FAB9A0" w14:textId="77777777" w:rsidTr="00A05E41">
        <w:trPr>
          <w:trHeight w:val="57"/>
        </w:trPr>
        <w:tc>
          <w:tcPr>
            <w:tcW w:w="3114" w:type="dxa"/>
            <w:noWrap/>
            <w:hideMark/>
          </w:tcPr>
          <w:p w14:paraId="4635A497" w14:textId="77777777" w:rsidR="00A05E41" w:rsidRPr="00A05E41" w:rsidRDefault="00A05E41" w:rsidP="00A05E41">
            <w:pPr>
              <w:pStyle w:val="TAL"/>
              <w:keepNext w:val="0"/>
              <w:keepLines w:val="0"/>
              <w:rPr>
                <w:lang w:eastAsia="en-GB"/>
              </w:rPr>
            </w:pPr>
            <w:r w:rsidRPr="00A05E41">
              <w:rPr>
                <w:lang w:eastAsia="en-GB"/>
              </w:rPr>
              <w:t>SAXENA, Ravi</w:t>
            </w:r>
          </w:p>
        </w:tc>
        <w:tc>
          <w:tcPr>
            <w:tcW w:w="3402" w:type="dxa"/>
            <w:noWrap/>
            <w:hideMark/>
          </w:tcPr>
          <w:p w14:paraId="12F8179D" w14:textId="77777777" w:rsidR="00A05E41" w:rsidRPr="00A05E41" w:rsidRDefault="00A05E41" w:rsidP="00A05E41">
            <w:pPr>
              <w:pStyle w:val="TAL"/>
              <w:keepNext w:val="0"/>
              <w:keepLines w:val="0"/>
              <w:rPr>
                <w:lang w:eastAsia="en-GB"/>
              </w:rPr>
            </w:pPr>
            <w:r w:rsidRPr="00A05E41">
              <w:rPr>
                <w:lang w:eastAsia="en-GB"/>
              </w:rPr>
              <w:t>Hewlett-Packard Enterprise</w:t>
            </w:r>
          </w:p>
        </w:tc>
        <w:tc>
          <w:tcPr>
            <w:tcW w:w="2316" w:type="dxa"/>
            <w:noWrap/>
            <w:hideMark/>
          </w:tcPr>
          <w:p w14:paraId="52AEA4F2"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432229C0" w14:textId="77777777" w:rsidTr="00A05E41">
        <w:trPr>
          <w:trHeight w:val="57"/>
        </w:trPr>
        <w:tc>
          <w:tcPr>
            <w:tcW w:w="3114" w:type="dxa"/>
            <w:noWrap/>
            <w:hideMark/>
          </w:tcPr>
          <w:p w14:paraId="7DAFDD34" w14:textId="77777777" w:rsidR="00A05E41" w:rsidRPr="00A05E41" w:rsidRDefault="00A05E41" w:rsidP="00A05E41">
            <w:pPr>
              <w:pStyle w:val="TAL"/>
              <w:keepNext w:val="0"/>
              <w:keepLines w:val="0"/>
              <w:rPr>
                <w:lang w:eastAsia="en-GB"/>
              </w:rPr>
            </w:pPr>
            <w:r w:rsidRPr="00A05E41">
              <w:rPr>
                <w:lang w:eastAsia="en-GB"/>
              </w:rPr>
              <w:t>SAYENKO, Alexander</w:t>
            </w:r>
          </w:p>
        </w:tc>
        <w:tc>
          <w:tcPr>
            <w:tcW w:w="3402" w:type="dxa"/>
            <w:noWrap/>
            <w:hideMark/>
          </w:tcPr>
          <w:p w14:paraId="5EC608ED" w14:textId="77777777" w:rsidR="00A05E41" w:rsidRPr="00A05E41" w:rsidRDefault="00A05E41" w:rsidP="00A05E41">
            <w:pPr>
              <w:pStyle w:val="TAL"/>
              <w:keepNext w:val="0"/>
              <w:keepLines w:val="0"/>
              <w:rPr>
                <w:lang w:eastAsia="en-GB"/>
              </w:rPr>
            </w:pPr>
            <w:r w:rsidRPr="00A05E41">
              <w:rPr>
                <w:lang w:eastAsia="en-GB"/>
              </w:rPr>
              <w:t>Apple AB Denmark</w:t>
            </w:r>
          </w:p>
        </w:tc>
        <w:tc>
          <w:tcPr>
            <w:tcW w:w="2316" w:type="dxa"/>
            <w:noWrap/>
            <w:hideMark/>
          </w:tcPr>
          <w:p w14:paraId="6E5161CF"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6247CDCB" w14:textId="77777777" w:rsidTr="00A05E41">
        <w:trPr>
          <w:trHeight w:val="57"/>
        </w:trPr>
        <w:tc>
          <w:tcPr>
            <w:tcW w:w="3114" w:type="dxa"/>
            <w:noWrap/>
            <w:hideMark/>
          </w:tcPr>
          <w:p w14:paraId="10A885CB" w14:textId="77777777" w:rsidR="00A05E41" w:rsidRPr="00A05E41" w:rsidRDefault="00A05E41" w:rsidP="00A05E41">
            <w:pPr>
              <w:pStyle w:val="TAL"/>
              <w:keepNext w:val="0"/>
              <w:keepLines w:val="0"/>
              <w:rPr>
                <w:lang w:eastAsia="en-GB"/>
              </w:rPr>
            </w:pPr>
            <w:r w:rsidRPr="00A05E41">
              <w:rPr>
                <w:lang w:eastAsia="en-GB"/>
              </w:rPr>
              <w:t>SCHLIENZ, Juergen</w:t>
            </w:r>
          </w:p>
        </w:tc>
        <w:tc>
          <w:tcPr>
            <w:tcW w:w="3402" w:type="dxa"/>
            <w:noWrap/>
            <w:hideMark/>
          </w:tcPr>
          <w:p w14:paraId="2C216476" w14:textId="77777777" w:rsidR="00A05E41" w:rsidRPr="00A05E41" w:rsidRDefault="00A05E41" w:rsidP="00A05E41">
            <w:pPr>
              <w:pStyle w:val="TAL"/>
              <w:keepNext w:val="0"/>
              <w:keepLines w:val="0"/>
              <w:rPr>
                <w:lang w:eastAsia="en-GB"/>
              </w:rPr>
            </w:pPr>
            <w:r w:rsidRPr="00A05E41">
              <w:rPr>
                <w:lang w:eastAsia="en-GB"/>
              </w:rPr>
              <w:t>ROHDE &amp; SCHWARZ</w:t>
            </w:r>
          </w:p>
        </w:tc>
        <w:tc>
          <w:tcPr>
            <w:tcW w:w="2316" w:type="dxa"/>
            <w:noWrap/>
            <w:hideMark/>
          </w:tcPr>
          <w:p w14:paraId="1817C0B0"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642E354D" w14:textId="77777777" w:rsidTr="00A05E41">
        <w:trPr>
          <w:trHeight w:val="57"/>
        </w:trPr>
        <w:tc>
          <w:tcPr>
            <w:tcW w:w="3114" w:type="dxa"/>
            <w:noWrap/>
            <w:hideMark/>
          </w:tcPr>
          <w:p w14:paraId="77AEC4E0" w14:textId="77777777" w:rsidR="00A05E41" w:rsidRPr="00A05E41" w:rsidRDefault="00A05E41" w:rsidP="00A05E41">
            <w:pPr>
              <w:pStyle w:val="TAL"/>
              <w:keepNext w:val="0"/>
              <w:keepLines w:val="0"/>
              <w:rPr>
                <w:lang w:eastAsia="en-GB"/>
              </w:rPr>
            </w:pPr>
            <w:r w:rsidRPr="00A05E41">
              <w:rPr>
                <w:lang w:eastAsia="en-GB"/>
              </w:rPr>
              <w:t>SCHMITT, Peter</w:t>
            </w:r>
          </w:p>
        </w:tc>
        <w:tc>
          <w:tcPr>
            <w:tcW w:w="3402" w:type="dxa"/>
            <w:noWrap/>
            <w:hideMark/>
          </w:tcPr>
          <w:p w14:paraId="06C3C74E" w14:textId="77777777" w:rsidR="00A05E41" w:rsidRPr="00A05E41" w:rsidRDefault="00A05E41" w:rsidP="00A05E41">
            <w:pPr>
              <w:pStyle w:val="TAL"/>
              <w:keepNext w:val="0"/>
              <w:keepLines w:val="0"/>
              <w:rPr>
                <w:lang w:eastAsia="en-GB"/>
              </w:rPr>
            </w:pPr>
            <w:proofErr w:type="spellStart"/>
            <w:r w:rsidRPr="00A05E41">
              <w:rPr>
                <w:lang w:eastAsia="en-GB"/>
              </w:rPr>
              <w:t>HuaWei</w:t>
            </w:r>
            <w:proofErr w:type="spellEnd"/>
            <w:r w:rsidRPr="00A05E41">
              <w:rPr>
                <w:lang w:eastAsia="en-GB"/>
              </w:rPr>
              <w:t xml:space="preserve"> Technologies Co., Ltd</w:t>
            </w:r>
          </w:p>
        </w:tc>
        <w:tc>
          <w:tcPr>
            <w:tcW w:w="2316" w:type="dxa"/>
            <w:noWrap/>
            <w:hideMark/>
          </w:tcPr>
          <w:p w14:paraId="1FC1AD9D" w14:textId="77777777" w:rsidR="00A05E41" w:rsidRPr="00A05E41" w:rsidRDefault="00A05E41" w:rsidP="00A05E41">
            <w:pPr>
              <w:pStyle w:val="TAL"/>
              <w:keepNext w:val="0"/>
              <w:keepLines w:val="0"/>
              <w:rPr>
                <w:lang w:eastAsia="en-GB"/>
              </w:rPr>
            </w:pPr>
            <w:r w:rsidRPr="00A05E41">
              <w:rPr>
                <w:lang w:eastAsia="en-GB"/>
              </w:rPr>
              <w:t>3GPPMEMBER (CCSA)</w:t>
            </w:r>
          </w:p>
        </w:tc>
      </w:tr>
      <w:tr w:rsidR="00A05E41" w:rsidRPr="00A05E41" w14:paraId="1B075D11" w14:textId="77777777" w:rsidTr="00A05E41">
        <w:trPr>
          <w:trHeight w:val="57"/>
        </w:trPr>
        <w:tc>
          <w:tcPr>
            <w:tcW w:w="3114" w:type="dxa"/>
            <w:noWrap/>
            <w:hideMark/>
          </w:tcPr>
          <w:p w14:paraId="5BBFBFEF" w14:textId="77777777" w:rsidR="00A05E41" w:rsidRPr="00A05E41" w:rsidRDefault="00A05E41" w:rsidP="00A05E41">
            <w:pPr>
              <w:pStyle w:val="TAL"/>
              <w:keepNext w:val="0"/>
              <w:keepLines w:val="0"/>
              <w:rPr>
                <w:lang w:eastAsia="en-GB"/>
              </w:rPr>
            </w:pPr>
            <w:r w:rsidRPr="00A05E41">
              <w:rPr>
                <w:lang w:eastAsia="en-GB"/>
              </w:rPr>
              <w:t>SIROTKIN, Sasha</w:t>
            </w:r>
          </w:p>
        </w:tc>
        <w:tc>
          <w:tcPr>
            <w:tcW w:w="3402" w:type="dxa"/>
            <w:noWrap/>
            <w:hideMark/>
          </w:tcPr>
          <w:p w14:paraId="6633226B" w14:textId="77777777" w:rsidR="00A05E41" w:rsidRPr="00A05E41" w:rsidRDefault="00A05E41" w:rsidP="00A05E41">
            <w:pPr>
              <w:pStyle w:val="TAL"/>
              <w:keepNext w:val="0"/>
              <w:keepLines w:val="0"/>
              <w:rPr>
                <w:lang w:eastAsia="en-GB"/>
              </w:rPr>
            </w:pPr>
            <w:r w:rsidRPr="00A05E41">
              <w:rPr>
                <w:lang w:eastAsia="en-GB"/>
              </w:rPr>
              <w:t>Apple France</w:t>
            </w:r>
          </w:p>
        </w:tc>
        <w:tc>
          <w:tcPr>
            <w:tcW w:w="2316" w:type="dxa"/>
            <w:noWrap/>
            <w:hideMark/>
          </w:tcPr>
          <w:p w14:paraId="52BC409B"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60AF68A1" w14:textId="77777777" w:rsidTr="00A05E41">
        <w:trPr>
          <w:trHeight w:val="57"/>
        </w:trPr>
        <w:tc>
          <w:tcPr>
            <w:tcW w:w="3114" w:type="dxa"/>
            <w:noWrap/>
            <w:hideMark/>
          </w:tcPr>
          <w:p w14:paraId="048A1817" w14:textId="77777777" w:rsidR="00A05E41" w:rsidRPr="00A05E41" w:rsidRDefault="00A05E41" w:rsidP="00A05E41">
            <w:pPr>
              <w:pStyle w:val="TAL"/>
              <w:keepNext w:val="0"/>
              <w:keepLines w:val="0"/>
              <w:rPr>
                <w:lang w:eastAsia="en-GB"/>
              </w:rPr>
            </w:pPr>
            <w:r w:rsidRPr="00A05E41">
              <w:rPr>
                <w:lang w:eastAsia="en-GB"/>
              </w:rPr>
              <w:t>SOKONDAR, Eniko</w:t>
            </w:r>
          </w:p>
        </w:tc>
        <w:tc>
          <w:tcPr>
            <w:tcW w:w="3402" w:type="dxa"/>
            <w:noWrap/>
            <w:hideMark/>
          </w:tcPr>
          <w:p w14:paraId="40CAE5B3" w14:textId="77777777" w:rsidR="00A05E41" w:rsidRPr="00A05E41" w:rsidRDefault="00A05E41" w:rsidP="00A05E41">
            <w:pPr>
              <w:pStyle w:val="TAL"/>
              <w:keepNext w:val="0"/>
              <w:keepLines w:val="0"/>
              <w:rPr>
                <w:lang w:eastAsia="en-GB"/>
              </w:rPr>
            </w:pPr>
            <w:r w:rsidRPr="00A05E41">
              <w:rPr>
                <w:lang w:eastAsia="en-GB"/>
              </w:rPr>
              <w:t>MediaTek Inc.</w:t>
            </w:r>
          </w:p>
        </w:tc>
        <w:tc>
          <w:tcPr>
            <w:tcW w:w="2316" w:type="dxa"/>
            <w:noWrap/>
            <w:hideMark/>
          </w:tcPr>
          <w:p w14:paraId="42DAD879"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4B0B9257" w14:textId="77777777" w:rsidTr="00A05E41">
        <w:trPr>
          <w:trHeight w:val="57"/>
        </w:trPr>
        <w:tc>
          <w:tcPr>
            <w:tcW w:w="3114" w:type="dxa"/>
            <w:noWrap/>
            <w:hideMark/>
          </w:tcPr>
          <w:p w14:paraId="444DDE0D" w14:textId="77777777" w:rsidR="00A05E41" w:rsidRPr="00A05E41" w:rsidRDefault="00A05E41" w:rsidP="00A05E41">
            <w:pPr>
              <w:pStyle w:val="TAL"/>
              <w:keepNext w:val="0"/>
              <w:keepLines w:val="0"/>
              <w:rPr>
                <w:lang w:eastAsia="en-GB"/>
              </w:rPr>
            </w:pPr>
            <w:r w:rsidRPr="00A05E41">
              <w:rPr>
                <w:lang w:eastAsia="en-GB"/>
              </w:rPr>
              <w:t>SONG, Yue</w:t>
            </w:r>
          </w:p>
        </w:tc>
        <w:tc>
          <w:tcPr>
            <w:tcW w:w="3402" w:type="dxa"/>
            <w:noWrap/>
            <w:hideMark/>
          </w:tcPr>
          <w:p w14:paraId="7A4C7255" w14:textId="77777777" w:rsidR="00A05E41" w:rsidRPr="00A05E41" w:rsidRDefault="00A05E41" w:rsidP="00A05E41">
            <w:pPr>
              <w:pStyle w:val="TAL"/>
              <w:keepNext w:val="0"/>
              <w:keepLines w:val="0"/>
              <w:rPr>
                <w:lang w:eastAsia="en-GB"/>
              </w:rPr>
            </w:pPr>
            <w:r w:rsidRPr="00A05E41">
              <w:rPr>
                <w:lang w:eastAsia="en-GB"/>
              </w:rPr>
              <w:t>China Mobile Com. Corporation</w:t>
            </w:r>
          </w:p>
        </w:tc>
        <w:tc>
          <w:tcPr>
            <w:tcW w:w="2316" w:type="dxa"/>
            <w:noWrap/>
            <w:hideMark/>
          </w:tcPr>
          <w:p w14:paraId="61CB305F" w14:textId="77777777" w:rsidR="00A05E41" w:rsidRPr="00A05E41" w:rsidRDefault="00A05E41" w:rsidP="00A05E41">
            <w:pPr>
              <w:pStyle w:val="TAL"/>
              <w:keepNext w:val="0"/>
              <w:keepLines w:val="0"/>
              <w:rPr>
                <w:lang w:eastAsia="en-GB"/>
              </w:rPr>
            </w:pPr>
            <w:r w:rsidRPr="00A05E41">
              <w:rPr>
                <w:lang w:eastAsia="en-GB"/>
              </w:rPr>
              <w:t>3GPPMEMBER (CCSA)</w:t>
            </w:r>
          </w:p>
        </w:tc>
      </w:tr>
      <w:tr w:rsidR="00A05E41" w:rsidRPr="00A05E41" w14:paraId="1491CF37" w14:textId="77777777" w:rsidTr="00A05E41">
        <w:trPr>
          <w:trHeight w:val="57"/>
        </w:trPr>
        <w:tc>
          <w:tcPr>
            <w:tcW w:w="3114" w:type="dxa"/>
            <w:noWrap/>
            <w:hideMark/>
          </w:tcPr>
          <w:p w14:paraId="15F9E7AE" w14:textId="77777777" w:rsidR="00A05E41" w:rsidRPr="00A05E41" w:rsidRDefault="00A05E41" w:rsidP="00A05E41">
            <w:pPr>
              <w:pStyle w:val="TAL"/>
              <w:keepNext w:val="0"/>
              <w:keepLines w:val="0"/>
              <w:rPr>
                <w:lang w:eastAsia="en-GB"/>
              </w:rPr>
            </w:pPr>
            <w:r w:rsidRPr="00A05E41">
              <w:rPr>
                <w:lang w:eastAsia="en-GB"/>
              </w:rPr>
              <w:t>SRINIVASARAJU, Srilakshmi</w:t>
            </w:r>
          </w:p>
        </w:tc>
        <w:tc>
          <w:tcPr>
            <w:tcW w:w="3402" w:type="dxa"/>
            <w:noWrap/>
            <w:hideMark/>
          </w:tcPr>
          <w:p w14:paraId="2F39AA0C" w14:textId="77777777" w:rsidR="00A05E41" w:rsidRPr="00A05E41" w:rsidRDefault="00A05E41" w:rsidP="00A05E41">
            <w:pPr>
              <w:pStyle w:val="TAL"/>
              <w:keepNext w:val="0"/>
              <w:keepLines w:val="0"/>
              <w:rPr>
                <w:lang w:eastAsia="en-GB"/>
              </w:rPr>
            </w:pPr>
            <w:r w:rsidRPr="00A05E41">
              <w:rPr>
                <w:lang w:eastAsia="en-GB"/>
              </w:rPr>
              <w:t>Nokia Corporation</w:t>
            </w:r>
          </w:p>
        </w:tc>
        <w:tc>
          <w:tcPr>
            <w:tcW w:w="2316" w:type="dxa"/>
            <w:noWrap/>
            <w:hideMark/>
          </w:tcPr>
          <w:p w14:paraId="523D4BCD"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2EFFD2AE" w14:textId="77777777" w:rsidTr="00A05E41">
        <w:trPr>
          <w:trHeight w:val="57"/>
        </w:trPr>
        <w:tc>
          <w:tcPr>
            <w:tcW w:w="3114" w:type="dxa"/>
            <w:noWrap/>
            <w:hideMark/>
          </w:tcPr>
          <w:p w14:paraId="38C73F5B" w14:textId="77777777" w:rsidR="00A05E41" w:rsidRPr="00A05E41" w:rsidRDefault="00A05E41" w:rsidP="00A05E41">
            <w:pPr>
              <w:pStyle w:val="TAL"/>
              <w:keepNext w:val="0"/>
              <w:keepLines w:val="0"/>
              <w:rPr>
                <w:lang w:eastAsia="en-GB"/>
              </w:rPr>
            </w:pPr>
            <w:r w:rsidRPr="00A05E41">
              <w:rPr>
                <w:lang w:eastAsia="en-GB"/>
              </w:rPr>
              <w:t>SUNELL, Kai-Erik</w:t>
            </w:r>
          </w:p>
        </w:tc>
        <w:tc>
          <w:tcPr>
            <w:tcW w:w="3402" w:type="dxa"/>
            <w:noWrap/>
            <w:hideMark/>
          </w:tcPr>
          <w:p w14:paraId="4ED65FBF" w14:textId="77777777" w:rsidR="00A05E41" w:rsidRPr="00A05E41" w:rsidRDefault="00A05E41" w:rsidP="00A05E41">
            <w:pPr>
              <w:pStyle w:val="TAL"/>
              <w:keepNext w:val="0"/>
              <w:keepLines w:val="0"/>
              <w:rPr>
                <w:lang w:eastAsia="en-GB"/>
              </w:rPr>
            </w:pPr>
            <w:r w:rsidRPr="00A05E41">
              <w:rPr>
                <w:lang w:eastAsia="en-GB"/>
              </w:rPr>
              <w:t>Nokia Germany</w:t>
            </w:r>
          </w:p>
        </w:tc>
        <w:tc>
          <w:tcPr>
            <w:tcW w:w="2316" w:type="dxa"/>
            <w:noWrap/>
            <w:hideMark/>
          </w:tcPr>
          <w:p w14:paraId="11240C7D"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3101C566" w14:textId="77777777" w:rsidTr="00A05E41">
        <w:trPr>
          <w:trHeight w:val="57"/>
        </w:trPr>
        <w:tc>
          <w:tcPr>
            <w:tcW w:w="3114" w:type="dxa"/>
            <w:noWrap/>
            <w:hideMark/>
          </w:tcPr>
          <w:p w14:paraId="27422AB0" w14:textId="77777777" w:rsidR="00A05E41" w:rsidRPr="00A05E41" w:rsidRDefault="00A05E41" w:rsidP="00A05E41">
            <w:pPr>
              <w:pStyle w:val="TAL"/>
              <w:keepNext w:val="0"/>
              <w:keepLines w:val="0"/>
              <w:rPr>
                <w:lang w:eastAsia="en-GB"/>
              </w:rPr>
            </w:pPr>
            <w:r w:rsidRPr="00A05E41">
              <w:rPr>
                <w:lang w:eastAsia="en-GB"/>
              </w:rPr>
              <w:t>SZYDELKO, Michal</w:t>
            </w:r>
          </w:p>
        </w:tc>
        <w:tc>
          <w:tcPr>
            <w:tcW w:w="3402" w:type="dxa"/>
            <w:noWrap/>
            <w:hideMark/>
          </w:tcPr>
          <w:p w14:paraId="306C74BC" w14:textId="77777777" w:rsidR="00A05E41" w:rsidRPr="00A05E41" w:rsidRDefault="00A05E41" w:rsidP="00A05E41">
            <w:pPr>
              <w:pStyle w:val="TAL"/>
              <w:keepNext w:val="0"/>
              <w:keepLines w:val="0"/>
              <w:rPr>
                <w:lang w:eastAsia="en-GB"/>
              </w:rPr>
            </w:pPr>
            <w:r w:rsidRPr="00A05E41">
              <w:rPr>
                <w:lang w:eastAsia="en-GB"/>
              </w:rPr>
              <w:t>Huawei Technologies Sweden AB</w:t>
            </w:r>
          </w:p>
        </w:tc>
        <w:tc>
          <w:tcPr>
            <w:tcW w:w="2316" w:type="dxa"/>
            <w:noWrap/>
            <w:hideMark/>
          </w:tcPr>
          <w:p w14:paraId="4BC71F1F"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3BC14029" w14:textId="77777777" w:rsidTr="00A05E41">
        <w:trPr>
          <w:trHeight w:val="57"/>
        </w:trPr>
        <w:tc>
          <w:tcPr>
            <w:tcW w:w="3114" w:type="dxa"/>
            <w:noWrap/>
            <w:hideMark/>
          </w:tcPr>
          <w:p w14:paraId="2BFEAB6E" w14:textId="77777777" w:rsidR="00A05E41" w:rsidRPr="00A05E41" w:rsidRDefault="00A05E41" w:rsidP="00A05E41">
            <w:pPr>
              <w:pStyle w:val="TAL"/>
              <w:keepNext w:val="0"/>
              <w:keepLines w:val="0"/>
              <w:rPr>
                <w:lang w:eastAsia="en-GB"/>
              </w:rPr>
            </w:pPr>
            <w:r w:rsidRPr="00A05E41">
              <w:rPr>
                <w:lang w:eastAsia="en-GB"/>
              </w:rPr>
              <w:t>SÄYNÄJÄKANGAS, Tuomo</w:t>
            </w:r>
          </w:p>
        </w:tc>
        <w:tc>
          <w:tcPr>
            <w:tcW w:w="3402" w:type="dxa"/>
            <w:noWrap/>
            <w:hideMark/>
          </w:tcPr>
          <w:p w14:paraId="6403587A" w14:textId="77777777" w:rsidR="00A05E41" w:rsidRPr="00A05E41" w:rsidRDefault="00A05E41" w:rsidP="00A05E41">
            <w:pPr>
              <w:pStyle w:val="TAL"/>
              <w:keepNext w:val="0"/>
              <w:keepLines w:val="0"/>
              <w:rPr>
                <w:lang w:eastAsia="en-GB"/>
              </w:rPr>
            </w:pPr>
            <w:r w:rsidRPr="00A05E41">
              <w:rPr>
                <w:lang w:eastAsia="en-GB"/>
              </w:rPr>
              <w:t>Nokia Corporation</w:t>
            </w:r>
          </w:p>
        </w:tc>
        <w:tc>
          <w:tcPr>
            <w:tcW w:w="2316" w:type="dxa"/>
            <w:noWrap/>
            <w:hideMark/>
          </w:tcPr>
          <w:p w14:paraId="6F661F07"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103F55D4" w14:textId="77777777" w:rsidTr="00A05E41">
        <w:trPr>
          <w:trHeight w:val="57"/>
        </w:trPr>
        <w:tc>
          <w:tcPr>
            <w:tcW w:w="3114" w:type="dxa"/>
            <w:noWrap/>
            <w:hideMark/>
          </w:tcPr>
          <w:p w14:paraId="7FC73F08" w14:textId="77777777" w:rsidR="00A05E41" w:rsidRPr="00A05E41" w:rsidRDefault="00A05E41" w:rsidP="00A05E41">
            <w:pPr>
              <w:pStyle w:val="TAL"/>
              <w:keepNext w:val="0"/>
              <w:keepLines w:val="0"/>
              <w:rPr>
                <w:lang w:eastAsia="en-GB"/>
              </w:rPr>
            </w:pPr>
            <w:r w:rsidRPr="00A05E41">
              <w:rPr>
                <w:lang w:eastAsia="en-GB"/>
              </w:rPr>
              <w:t>THAKER, Pranay</w:t>
            </w:r>
          </w:p>
        </w:tc>
        <w:tc>
          <w:tcPr>
            <w:tcW w:w="3402" w:type="dxa"/>
            <w:noWrap/>
            <w:hideMark/>
          </w:tcPr>
          <w:p w14:paraId="19CA0374" w14:textId="77777777" w:rsidR="00A05E41" w:rsidRPr="00A05E41" w:rsidRDefault="00A05E41" w:rsidP="00A05E41">
            <w:pPr>
              <w:pStyle w:val="TAL"/>
              <w:keepNext w:val="0"/>
              <w:keepLines w:val="0"/>
              <w:rPr>
                <w:lang w:eastAsia="en-GB"/>
              </w:rPr>
            </w:pPr>
            <w:r w:rsidRPr="00A05E41">
              <w:rPr>
                <w:lang w:eastAsia="en-GB"/>
              </w:rPr>
              <w:t>Jio Platforms</w:t>
            </w:r>
          </w:p>
        </w:tc>
        <w:tc>
          <w:tcPr>
            <w:tcW w:w="2316" w:type="dxa"/>
            <w:noWrap/>
            <w:hideMark/>
          </w:tcPr>
          <w:p w14:paraId="75F34231"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0F4830BF" w14:textId="77777777" w:rsidTr="00A05E41">
        <w:trPr>
          <w:trHeight w:val="57"/>
        </w:trPr>
        <w:tc>
          <w:tcPr>
            <w:tcW w:w="3114" w:type="dxa"/>
            <w:noWrap/>
            <w:hideMark/>
          </w:tcPr>
          <w:p w14:paraId="68CC5B96" w14:textId="77777777" w:rsidR="00A05E41" w:rsidRPr="00A05E41" w:rsidRDefault="00A05E41" w:rsidP="00A05E41">
            <w:pPr>
              <w:pStyle w:val="TAL"/>
              <w:keepNext w:val="0"/>
              <w:keepLines w:val="0"/>
              <w:rPr>
                <w:lang w:eastAsia="en-GB"/>
              </w:rPr>
            </w:pPr>
            <w:r w:rsidRPr="00A05E41">
              <w:rPr>
                <w:lang w:eastAsia="en-GB"/>
              </w:rPr>
              <w:t>THAMMAIAH, Shanthala</w:t>
            </w:r>
          </w:p>
        </w:tc>
        <w:tc>
          <w:tcPr>
            <w:tcW w:w="3402" w:type="dxa"/>
            <w:noWrap/>
            <w:hideMark/>
          </w:tcPr>
          <w:p w14:paraId="02E284D4" w14:textId="77777777" w:rsidR="00A05E41" w:rsidRPr="00A05E41" w:rsidRDefault="00A05E41" w:rsidP="00A05E41">
            <w:pPr>
              <w:pStyle w:val="TAL"/>
              <w:keepNext w:val="0"/>
              <w:keepLines w:val="0"/>
              <w:rPr>
                <w:lang w:eastAsia="en-GB"/>
              </w:rPr>
            </w:pPr>
            <w:r w:rsidRPr="00A05E41">
              <w:rPr>
                <w:lang w:eastAsia="en-GB"/>
              </w:rPr>
              <w:t>Verizon UK Ltd</w:t>
            </w:r>
          </w:p>
        </w:tc>
        <w:tc>
          <w:tcPr>
            <w:tcW w:w="2316" w:type="dxa"/>
            <w:noWrap/>
            <w:hideMark/>
          </w:tcPr>
          <w:p w14:paraId="470E6BBE"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198C7ED7" w14:textId="77777777" w:rsidTr="00A05E41">
        <w:trPr>
          <w:trHeight w:val="57"/>
        </w:trPr>
        <w:tc>
          <w:tcPr>
            <w:tcW w:w="3114" w:type="dxa"/>
            <w:noWrap/>
            <w:hideMark/>
          </w:tcPr>
          <w:p w14:paraId="5F82B5E6" w14:textId="77777777" w:rsidR="00A05E41" w:rsidRPr="00A05E41" w:rsidRDefault="00A05E41" w:rsidP="00A05E41">
            <w:pPr>
              <w:pStyle w:val="TAL"/>
              <w:keepNext w:val="0"/>
              <w:keepLines w:val="0"/>
              <w:rPr>
                <w:lang w:eastAsia="en-GB"/>
              </w:rPr>
            </w:pPr>
            <w:r w:rsidRPr="00A05E41">
              <w:rPr>
                <w:lang w:eastAsia="en-GB"/>
              </w:rPr>
              <w:t>THANGARASA, Santhan</w:t>
            </w:r>
          </w:p>
        </w:tc>
        <w:tc>
          <w:tcPr>
            <w:tcW w:w="3402" w:type="dxa"/>
            <w:noWrap/>
            <w:hideMark/>
          </w:tcPr>
          <w:p w14:paraId="34892055" w14:textId="77777777" w:rsidR="00A05E41" w:rsidRPr="00A05E41" w:rsidRDefault="00A05E41" w:rsidP="00A05E41">
            <w:pPr>
              <w:pStyle w:val="TAL"/>
              <w:keepNext w:val="0"/>
              <w:keepLines w:val="0"/>
              <w:rPr>
                <w:lang w:eastAsia="en-GB"/>
              </w:rPr>
            </w:pPr>
            <w:r w:rsidRPr="00A05E41">
              <w:rPr>
                <w:lang w:eastAsia="en-GB"/>
              </w:rPr>
              <w:t>Ericsson LM</w:t>
            </w:r>
          </w:p>
        </w:tc>
        <w:tc>
          <w:tcPr>
            <w:tcW w:w="2316" w:type="dxa"/>
            <w:noWrap/>
            <w:hideMark/>
          </w:tcPr>
          <w:p w14:paraId="0BAA2650"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23B480D7" w14:textId="77777777" w:rsidTr="00A05E41">
        <w:trPr>
          <w:trHeight w:val="57"/>
        </w:trPr>
        <w:tc>
          <w:tcPr>
            <w:tcW w:w="3114" w:type="dxa"/>
            <w:noWrap/>
            <w:hideMark/>
          </w:tcPr>
          <w:p w14:paraId="3DEAC54A" w14:textId="77777777" w:rsidR="00A05E41" w:rsidRPr="00A05E41" w:rsidRDefault="00A05E41" w:rsidP="00A05E41">
            <w:pPr>
              <w:pStyle w:val="TAL"/>
              <w:keepNext w:val="0"/>
              <w:keepLines w:val="0"/>
              <w:rPr>
                <w:lang w:eastAsia="en-GB"/>
              </w:rPr>
            </w:pPr>
            <w:r w:rsidRPr="00A05E41">
              <w:rPr>
                <w:lang w:eastAsia="en-GB"/>
              </w:rPr>
              <w:t>TOCHE, Christian</w:t>
            </w:r>
          </w:p>
        </w:tc>
        <w:tc>
          <w:tcPr>
            <w:tcW w:w="3402" w:type="dxa"/>
            <w:noWrap/>
            <w:hideMark/>
          </w:tcPr>
          <w:p w14:paraId="729F70C9" w14:textId="77777777" w:rsidR="00A05E41" w:rsidRPr="00A05E41" w:rsidRDefault="00A05E41" w:rsidP="00A05E41">
            <w:pPr>
              <w:pStyle w:val="TAL"/>
              <w:keepNext w:val="0"/>
              <w:keepLines w:val="0"/>
              <w:rPr>
                <w:lang w:eastAsia="en-GB"/>
              </w:rPr>
            </w:pPr>
            <w:r w:rsidRPr="00A05E41">
              <w:rPr>
                <w:lang w:eastAsia="en-GB"/>
              </w:rPr>
              <w:t>Huawei Technologies France</w:t>
            </w:r>
          </w:p>
        </w:tc>
        <w:tc>
          <w:tcPr>
            <w:tcW w:w="2316" w:type="dxa"/>
            <w:noWrap/>
            <w:hideMark/>
          </w:tcPr>
          <w:p w14:paraId="69B6C51B"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1F986068" w14:textId="77777777" w:rsidTr="00A05E41">
        <w:trPr>
          <w:trHeight w:val="57"/>
        </w:trPr>
        <w:tc>
          <w:tcPr>
            <w:tcW w:w="3114" w:type="dxa"/>
            <w:noWrap/>
            <w:hideMark/>
          </w:tcPr>
          <w:p w14:paraId="5EBF7E63" w14:textId="77777777" w:rsidR="00A05E41" w:rsidRPr="00A05E41" w:rsidRDefault="00A05E41" w:rsidP="00A05E41">
            <w:pPr>
              <w:pStyle w:val="TAL"/>
              <w:keepNext w:val="0"/>
              <w:keepLines w:val="0"/>
              <w:rPr>
                <w:lang w:eastAsia="en-GB"/>
              </w:rPr>
            </w:pPr>
            <w:r w:rsidRPr="00A05E41">
              <w:rPr>
                <w:lang w:eastAsia="en-GB"/>
              </w:rPr>
              <w:t>TONESI, Dario Serafino</w:t>
            </w:r>
          </w:p>
        </w:tc>
        <w:tc>
          <w:tcPr>
            <w:tcW w:w="3402" w:type="dxa"/>
            <w:noWrap/>
            <w:hideMark/>
          </w:tcPr>
          <w:p w14:paraId="73608456" w14:textId="77777777" w:rsidR="00A05E41" w:rsidRPr="00A05E41" w:rsidRDefault="00A05E41" w:rsidP="00A05E41">
            <w:pPr>
              <w:pStyle w:val="TAL"/>
              <w:keepNext w:val="0"/>
              <w:keepLines w:val="0"/>
              <w:rPr>
                <w:lang w:eastAsia="en-GB"/>
              </w:rPr>
            </w:pPr>
            <w:r w:rsidRPr="00A05E41">
              <w:rPr>
                <w:lang w:eastAsia="en-GB"/>
              </w:rPr>
              <w:t>Qualcomm Germany</w:t>
            </w:r>
          </w:p>
        </w:tc>
        <w:tc>
          <w:tcPr>
            <w:tcW w:w="2316" w:type="dxa"/>
            <w:noWrap/>
            <w:hideMark/>
          </w:tcPr>
          <w:p w14:paraId="58C1D86B"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71B58753" w14:textId="77777777" w:rsidTr="00A05E41">
        <w:trPr>
          <w:trHeight w:val="57"/>
        </w:trPr>
        <w:tc>
          <w:tcPr>
            <w:tcW w:w="3114" w:type="dxa"/>
            <w:noWrap/>
            <w:hideMark/>
          </w:tcPr>
          <w:p w14:paraId="33B73FF6" w14:textId="77777777" w:rsidR="00A05E41" w:rsidRPr="00A05E41" w:rsidRDefault="00A05E41" w:rsidP="00A05E41">
            <w:pPr>
              <w:pStyle w:val="TAL"/>
              <w:keepNext w:val="0"/>
              <w:keepLines w:val="0"/>
              <w:rPr>
                <w:lang w:eastAsia="en-GB"/>
              </w:rPr>
            </w:pPr>
            <w:r w:rsidRPr="00A05E41">
              <w:rPr>
                <w:lang w:eastAsia="en-GB"/>
              </w:rPr>
              <w:t>UGURLU, Umut</w:t>
            </w:r>
          </w:p>
        </w:tc>
        <w:tc>
          <w:tcPr>
            <w:tcW w:w="3402" w:type="dxa"/>
            <w:noWrap/>
            <w:hideMark/>
          </w:tcPr>
          <w:p w14:paraId="181D9377" w14:textId="77777777" w:rsidR="00A05E41" w:rsidRPr="00A05E41" w:rsidRDefault="00A05E41" w:rsidP="00A05E41">
            <w:pPr>
              <w:pStyle w:val="TAL"/>
              <w:keepNext w:val="0"/>
              <w:keepLines w:val="0"/>
              <w:rPr>
                <w:lang w:eastAsia="en-GB"/>
              </w:rPr>
            </w:pPr>
            <w:r w:rsidRPr="00A05E41">
              <w:rPr>
                <w:lang w:eastAsia="en-GB"/>
              </w:rPr>
              <w:t>MediaTek Finland</w:t>
            </w:r>
          </w:p>
        </w:tc>
        <w:tc>
          <w:tcPr>
            <w:tcW w:w="2316" w:type="dxa"/>
            <w:noWrap/>
            <w:hideMark/>
          </w:tcPr>
          <w:p w14:paraId="41AF0091"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04CC6D4E" w14:textId="77777777" w:rsidTr="00A05E41">
        <w:trPr>
          <w:trHeight w:val="57"/>
        </w:trPr>
        <w:tc>
          <w:tcPr>
            <w:tcW w:w="3114" w:type="dxa"/>
            <w:noWrap/>
            <w:hideMark/>
          </w:tcPr>
          <w:p w14:paraId="5C157463" w14:textId="77777777" w:rsidR="00A05E41" w:rsidRPr="00A05E41" w:rsidRDefault="00A05E41" w:rsidP="00A05E41">
            <w:pPr>
              <w:pStyle w:val="TAL"/>
              <w:keepNext w:val="0"/>
              <w:keepLines w:val="0"/>
              <w:rPr>
                <w:lang w:eastAsia="en-GB"/>
              </w:rPr>
            </w:pPr>
            <w:r w:rsidRPr="00A05E41">
              <w:rPr>
                <w:lang w:eastAsia="en-GB"/>
              </w:rPr>
              <w:t>UMEDA, Hiromasa</w:t>
            </w:r>
          </w:p>
        </w:tc>
        <w:tc>
          <w:tcPr>
            <w:tcW w:w="3402" w:type="dxa"/>
            <w:noWrap/>
            <w:hideMark/>
          </w:tcPr>
          <w:p w14:paraId="3E1ECFE8" w14:textId="77777777" w:rsidR="00A05E41" w:rsidRPr="00A05E41" w:rsidRDefault="00A05E41" w:rsidP="00A05E41">
            <w:pPr>
              <w:pStyle w:val="TAL"/>
              <w:keepNext w:val="0"/>
              <w:keepLines w:val="0"/>
              <w:rPr>
                <w:lang w:eastAsia="en-GB"/>
              </w:rPr>
            </w:pPr>
            <w:r w:rsidRPr="00A05E41">
              <w:rPr>
                <w:lang w:eastAsia="en-GB"/>
              </w:rPr>
              <w:t>HUAWEI Technologies Japan K.K.</w:t>
            </w:r>
          </w:p>
        </w:tc>
        <w:tc>
          <w:tcPr>
            <w:tcW w:w="2316" w:type="dxa"/>
            <w:noWrap/>
            <w:hideMark/>
          </w:tcPr>
          <w:p w14:paraId="3F1ADE3C" w14:textId="77777777" w:rsidR="00A05E41" w:rsidRPr="00A05E41" w:rsidRDefault="00A05E41" w:rsidP="00A05E41">
            <w:pPr>
              <w:pStyle w:val="TAL"/>
              <w:keepNext w:val="0"/>
              <w:keepLines w:val="0"/>
              <w:rPr>
                <w:lang w:eastAsia="en-GB"/>
              </w:rPr>
            </w:pPr>
            <w:r w:rsidRPr="00A05E41">
              <w:rPr>
                <w:lang w:eastAsia="en-GB"/>
              </w:rPr>
              <w:t>3GPPMEMBER (ARIB)</w:t>
            </w:r>
          </w:p>
        </w:tc>
      </w:tr>
      <w:tr w:rsidR="00A05E41" w:rsidRPr="00A05E41" w14:paraId="7ABC0F54" w14:textId="77777777" w:rsidTr="00A05E41">
        <w:trPr>
          <w:trHeight w:val="57"/>
        </w:trPr>
        <w:tc>
          <w:tcPr>
            <w:tcW w:w="3114" w:type="dxa"/>
            <w:noWrap/>
            <w:hideMark/>
          </w:tcPr>
          <w:p w14:paraId="318A0415" w14:textId="77777777" w:rsidR="00A05E41" w:rsidRPr="00A05E41" w:rsidRDefault="00A05E41" w:rsidP="00A05E41">
            <w:pPr>
              <w:pStyle w:val="TAL"/>
              <w:keepNext w:val="0"/>
              <w:keepLines w:val="0"/>
              <w:rPr>
                <w:lang w:eastAsia="en-GB"/>
              </w:rPr>
            </w:pPr>
            <w:r w:rsidRPr="00A05E41">
              <w:rPr>
                <w:lang w:eastAsia="en-GB"/>
              </w:rPr>
              <w:t>VIRTEJ, Elena</w:t>
            </w:r>
          </w:p>
        </w:tc>
        <w:tc>
          <w:tcPr>
            <w:tcW w:w="3402" w:type="dxa"/>
            <w:noWrap/>
            <w:hideMark/>
          </w:tcPr>
          <w:p w14:paraId="16CB5CB1" w14:textId="77777777" w:rsidR="00A05E41" w:rsidRPr="00A05E41" w:rsidRDefault="00A05E41" w:rsidP="00A05E41">
            <w:pPr>
              <w:pStyle w:val="TAL"/>
              <w:keepNext w:val="0"/>
              <w:keepLines w:val="0"/>
              <w:rPr>
                <w:lang w:eastAsia="en-GB"/>
              </w:rPr>
            </w:pPr>
            <w:r w:rsidRPr="00A05E41">
              <w:rPr>
                <w:lang w:eastAsia="en-GB"/>
              </w:rPr>
              <w:t>Nokia Corporation</w:t>
            </w:r>
          </w:p>
        </w:tc>
        <w:tc>
          <w:tcPr>
            <w:tcW w:w="2316" w:type="dxa"/>
            <w:noWrap/>
            <w:hideMark/>
          </w:tcPr>
          <w:p w14:paraId="12AFBB95"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2836A003" w14:textId="77777777" w:rsidTr="00A05E41">
        <w:trPr>
          <w:trHeight w:val="57"/>
        </w:trPr>
        <w:tc>
          <w:tcPr>
            <w:tcW w:w="3114" w:type="dxa"/>
            <w:noWrap/>
            <w:hideMark/>
          </w:tcPr>
          <w:p w14:paraId="1BA4FF4E" w14:textId="77777777" w:rsidR="00A05E41" w:rsidRPr="00A05E41" w:rsidRDefault="00A05E41" w:rsidP="00A05E41">
            <w:pPr>
              <w:pStyle w:val="TAL"/>
              <w:keepNext w:val="0"/>
              <w:keepLines w:val="0"/>
              <w:rPr>
                <w:lang w:eastAsia="en-GB"/>
              </w:rPr>
            </w:pPr>
            <w:r w:rsidRPr="00A05E41">
              <w:rPr>
                <w:lang w:eastAsia="en-GB"/>
              </w:rPr>
              <w:t>VUTUKURI, Eswar</w:t>
            </w:r>
          </w:p>
        </w:tc>
        <w:tc>
          <w:tcPr>
            <w:tcW w:w="3402" w:type="dxa"/>
            <w:noWrap/>
            <w:hideMark/>
          </w:tcPr>
          <w:p w14:paraId="23E31B7E" w14:textId="77777777" w:rsidR="00A05E41" w:rsidRPr="00A05E41" w:rsidRDefault="00A05E41" w:rsidP="00A05E41">
            <w:pPr>
              <w:pStyle w:val="TAL"/>
              <w:keepNext w:val="0"/>
              <w:keepLines w:val="0"/>
              <w:rPr>
                <w:lang w:eastAsia="en-GB"/>
              </w:rPr>
            </w:pPr>
            <w:r w:rsidRPr="00A05E41">
              <w:rPr>
                <w:lang w:eastAsia="en-GB"/>
              </w:rPr>
              <w:t>ZTE</w:t>
            </w:r>
          </w:p>
        </w:tc>
        <w:tc>
          <w:tcPr>
            <w:tcW w:w="2316" w:type="dxa"/>
            <w:noWrap/>
            <w:hideMark/>
          </w:tcPr>
          <w:p w14:paraId="5AA2878A" w14:textId="77777777" w:rsidR="00A05E41" w:rsidRPr="00A05E41" w:rsidRDefault="00A05E41" w:rsidP="00A05E41">
            <w:pPr>
              <w:pStyle w:val="TAL"/>
              <w:keepNext w:val="0"/>
              <w:keepLines w:val="0"/>
              <w:rPr>
                <w:lang w:eastAsia="en-GB"/>
              </w:rPr>
            </w:pPr>
            <w:r w:rsidRPr="00A05E41">
              <w:rPr>
                <w:lang w:eastAsia="en-GB"/>
              </w:rPr>
              <w:t>3GPPMEMBER (TSDSI)</w:t>
            </w:r>
          </w:p>
        </w:tc>
      </w:tr>
      <w:tr w:rsidR="00A05E41" w:rsidRPr="00A05E41" w14:paraId="1EF6DD31" w14:textId="77777777" w:rsidTr="00A05E41">
        <w:trPr>
          <w:trHeight w:val="57"/>
        </w:trPr>
        <w:tc>
          <w:tcPr>
            <w:tcW w:w="3114" w:type="dxa"/>
            <w:noWrap/>
            <w:hideMark/>
          </w:tcPr>
          <w:p w14:paraId="52A555A0" w14:textId="77777777" w:rsidR="00A05E41" w:rsidRPr="00A05E41" w:rsidRDefault="00A05E41" w:rsidP="00A05E41">
            <w:pPr>
              <w:pStyle w:val="TAL"/>
              <w:keepNext w:val="0"/>
              <w:keepLines w:val="0"/>
              <w:rPr>
                <w:lang w:eastAsia="en-GB"/>
              </w:rPr>
            </w:pPr>
            <w:r w:rsidRPr="00A05E41">
              <w:rPr>
                <w:lang w:eastAsia="en-GB"/>
              </w:rPr>
              <w:t>WANG, Baixiao</w:t>
            </w:r>
          </w:p>
        </w:tc>
        <w:tc>
          <w:tcPr>
            <w:tcW w:w="3402" w:type="dxa"/>
            <w:noWrap/>
            <w:hideMark/>
          </w:tcPr>
          <w:p w14:paraId="2BD2C05B" w14:textId="77777777" w:rsidR="00A05E41" w:rsidRPr="00A05E41" w:rsidRDefault="00A05E41" w:rsidP="00A05E41">
            <w:pPr>
              <w:pStyle w:val="TAL"/>
              <w:keepNext w:val="0"/>
              <w:keepLines w:val="0"/>
              <w:rPr>
                <w:lang w:eastAsia="en-GB"/>
              </w:rPr>
            </w:pPr>
            <w:r w:rsidRPr="00A05E41">
              <w:rPr>
                <w:lang w:eastAsia="en-GB"/>
              </w:rPr>
              <w:t>CATT</w:t>
            </w:r>
          </w:p>
        </w:tc>
        <w:tc>
          <w:tcPr>
            <w:tcW w:w="2316" w:type="dxa"/>
            <w:noWrap/>
            <w:hideMark/>
          </w:tcPr>
          <w:p w14:paraId="4F2A25BF" w14:textId="77777777" w:rsidR="00A05E41" w:rsidRPr="00A05E41" w:rsidRDefault="00A05E41" w:rsidP="00A05E41">
            <w:pPr>
              <w:pStyle w:val="TAL"/>
              <w:keepNext w:val="0"/>
              <w:keepLines w:val="0"/>
              <w:rPr>
                <w:lang w:eastAsia="en-GB"/>
              </w:rPr>
            </w:pPr>
            <w:r w:rsidRPr="00A05E41">
              <w:rPr>
                <w:lang w:eastAsia="en-GB"/>
              </w:rPr>
              <w:t>3GPPMEMBER (CCSA)</w:t>
            </w:r>
          </w:p>
        </w:tc>
      </w:tr>
      <w:tr w:rsidR="00A05E41" w:rsidRPr="00A05E41" w14:paraId="13175BB8" w14:textId="77777777" w:rsidTr="00A05E41">
        <w:trPr>
          <w:trHeight w:val="57"/>
        </w:trPr>
        <w:tc>
          <w:tcPr>
            <w:tcW w:w="3114" w:type="dxa"/>
            <w:noWrap/>
            <w:hideMark/>
          </w:tcPr>
          <w:p w14:paraId="7F905B3E" w14:textId="77777777" w:rsidR="00A05E41" w:rsidRPr="00A05E41" w:rsidRDefault="00A05E41" w:rsidP="00A05E41">
            <w:pPr>
              <w:pStyle w:val="TAL"/>
              <w:keepNext w:val="0"/>
              <w:keepLines w:val="0"/>
              <w:rPr>
                <w:lang w:eastAsia="en-GB"/>
              </w:rPr>
            </w:pPr>
            <w:r w:rsidRPr="00A05E41">
              <w:rPr>
                <w:lang w:eastAsia="en-GB"/>
              </w:rPr>
              <w:t xml:space="preserve">WANG, </w:t>
            </w:r>
            <w:proofErr w:type="spellStart"/>
            <w:r w:rsidRPr="00A05E41">
              <w:rPr>
                <w:lang w:eastAsia="en-GB"/>
              </w:rPr>
              <w:t>Shukun</w:t>
            </w:r>
            <w:proofErr w:type="spellEnd"/>
          </w:p>
        </w:tc>
        <w:tc>
          <w:tcPr>
            <w:tcW w:w="3402" w:type="dxa"/>
            <w:noWrap/>
            <w:hideMark/>
          </w:tcPr>
          <w:p w14:paraId="60094D70" w14:textId="77777777" w:rsidR="00A05E41" w:rsidRPr="00A05E41" w:rsidRDefault="00A05E41" w:rsidP="00A05E41">
            <w:pPr>
              <w:pStyle w:val="TAL"/>
              <w:keepNext w:val="0"/>
              <w:keepLines w:val="0"/>
              <w:rPr>
                <w:lang w:eastAsia="en-GB"/>
              </w:rPr>
            </w:pPr>
            <w:proofErr w:type="spellStart"/>
            <w:r w:rsidRPr="00A05E41">
              <w:rPr>
                <w:lang w:eastAsia="en-GB"/>
              </w:rPr>
              <w:t>Transsion</w:t>
            </w:r>
            <w:proofErr w:type="spellEnd"/>
            <w:r w:rsidRPr="00A05E41">
              <w:rPr>
                <w:lang w:eastAsia="en-GB"/>
              </w:rPr>
              <w:t xml:space="preserve"> Holdings</w:t>
            </w:r>
          </w:p>
        </w:tc>
        <w:tc>
          <w:tcPr>
            <w:tcW w:w="2316" w:type="dxa"/>
            <w:noWrap/>
            <w:hideMark/>
          </w:tcPr>
          <w:p w14:paraId="5FEC9B86" w14:textId="77777777" w:rsidR="00A05E41" w:rsidRPr="00A05E41" w:rsidRDefault="00A05E41" w:rsidP="00A05E41">
            <w:pPr>
              <w:pStyle w:val="TAL"/>
              <w:keepNext w:val="0"/>
              <w:keepLines w:val="0"/>
              <w:rPr>
                <w:lang w:eastAsia="en-GB"/>
              </w:rPr>
            </w:pPr>
            <w:r w:rsidRPr="00A05E41">
              <w:rPr>
                <w:lang w:eastAsia="en-GB"/>
              </w:rPr>
              <w:t>3GPPMEMBER (CCSA)</w:t>
            </w:r>
          </w:p>
        </w:tc>
      </w:tr>
      <w:tr w:rsidR="00A05E41" w:rsidRPr="00A05E41" w14:paraId="6A612BFC" w14:textId="77777777" w:rsidTr="00A05E41">
        <w:trPr>
          <w:trHeight w:val="57"/>
        </w:trPr>
        <w:tc>
          <w:tcPr>
            <w:tcW w:w="3114" w:type="dxa"/>
            <w:noWrap/>
            <w:hideMark/>
          </w:tcPr>
          <w:p w14:paraId="022654E0" w14:textId="77777777" w:rsidR="00A05E41" w:rsidRPr="00A05E41" w:rsidRDefault="00A05E41" w:rsidP="00A05E41">
            <w:pPr>
              <w:pStyle w:val="TAL"/>
              <w:keepNext w:val="0"/>
              <w:keepLines w:val="0"/>
              <w:rPr>
                <w:lang w:eastAsia="en-GB"/>
              </w:rPr>
            </w:pPr>
            <w:r w:rsidRPr="00A05E41">
              <w:rPr>
                <w:lang w:eastAsia="en-GB"/>
              </w:rPr>
              <w:t>WEILER, Niclas</w:t>
            </w:r>
          </w:p>
        </w:tc>
        <w:tc>
          <w:tcPr>
            <w:tcW w:w="3402" w:type="dxa"/>
            <w:noWrap/>
            <w:hideMark/>
          </w:tcPr>
          <w:p w14:paraId="1392BD3D" w14:textId="77777777" w:rsidR="00A05E41" w:rsidRPr="00A05E41" w:rsidRDefault="00A05E41" w:rsidP="00A05E41">
            <w:pPr>
              <w:pStyle w:val="TAL"/>
              <w:keepNext w:val="0"/>
              <w:keepLines w:val="0"/>
              <w:rPr>
                <w:lang w:eastAsia="en-GB"/>
              </w:rPr>
            </w:pPr>
            <w:r w:rsidRPr="00A05E41">
              <w:rPr>
                <w:lang w:eastAsia="en-GB"/>
              </w:rPr>
              <w:t>Ericsson LM</w:t>
            </w:r>
          </w:p>
        </w:tc>
        <w:tc>
          <w:tcPr>
            <w:tcW w:w="2316" w:type="dxa"/>
            <w:noWrap/>
            <w:hideMark/>
          </w:tcPr>
          <w:p w14:paraId="7F7298E9"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5A3A0414" w14:textId="77777777" w:rsidTr="00A05E41">
        <w:trPr>
          <w:trHeight w:val="57"/>
        </w:trPr>
        <w:tc>
          <w:tcPr>
            <w:tcW w:w="3114" w:type="dxa"/>
            <w:noWrap/>
            <w:hideMark/>
          </w:tcPr>
          <w:p w14:paraId="2CE160CD" w14:textId="77777777" w:rsidR="00A05E41" w:rsidRPr="00A05E41" w:rsidRDefault="00A05E41" w:rsidP="00A05E41">
            <w:pPr>
              <w:pStyle w:val="TAL"/>
              <w:keepNext w:val="0"/>
              <w:keepLines w:val="0"/>
              <w:rPr>
                <w:lang w:eastAsia="en-GB"/>
              </w:rPr>
            </w:pPr>
            <w:r w:rsidRPr="00A05E41">
              <w:rPr>
                <w:lang w:eastAsia="en-GB"/>
              </w:rPr>
              <w:t>WIEHE, Ulrich</w:t>
            </w:r>
          </w:p>
        </w:tc>
        <w:tc>
          <w:tcPr>
            <w:tcW w:w="3402" w:type="dxa"/>
            <w:noWrap/>
            <w:hideMark/>
          </w:tcPr>
          <w:p w14:paraId="5D4B74C8" w14:textId="77777777" w:rsidR="00A05E41" w:rsidRPr="00A05E41" w:rsidRDefault="00A05E41" w:rsidP="00A05E41">
            <w:pPr>
              <w:pStyle w:val="TAL"/>
              <w:keepNext w:val="0"/>
              <w:keepLines w:val="0"/>
              <w:rPr>
                <w:lang w:eastAsia="en-GB"/>
              </w:rPr>
            </w:pPr>
            <w:r w:rsidRPr="00A05E41">
              <w:rPr>
                <w:lang w:eastAsia="en-GB"/>
              </w:rPr>
              <w:t>Nokia Poland</w:t>
            </w:r>
          </w:p>
        </w:tc>
        <w:tc>
          <w:tcPr>
            <w:tcW w:w="2316" w:type="dxa"/>
            <w:noWrap/>
            <w:hideMark/>
          </w:tcPr>
          <w:p w14:paraId="32CC1478" w14:textId="77777777" w:rsidR="00A05E41" w:rsidRPr="00A05E41" w:rsidRDefault="00A05E41" w:rsidP="00A05E41">
            <w:pPr>
              <w:pStyle w:val="TAL"/>
              <w:keepNext w:val="0"/>
              <w:keepLines w:val="0"/>
              <w:rPr>
                <w:lang w:eastAsia="en-GB"/>
              </w:rPr>
            </w:pPr>
            <w:r w:rsidRPr="00A05E41">
              <w:rPr>
                <w:lang w:eastAsia="en-GB"/>
              </w:rPr>
              <w:t>3GPPMEMBER (ETSI)</w:t>
            </w:r>
          </w:p>
        </w:tc>
      </w:tr>
      <w:tr w:rsidR="00A05E41" w:rsidRPr="00A05E41" w14:paraId="164EF73C" w14:textId="77777777" w:rsidTr="00A05E41">
        <w:trPr>
          <w:trHeight w:val="57"/>
        </w:trPr>
        <w:tc>
          <w:tcPr>
            <w:tcW w:w="3114" w:type="dxa"/>
            <w:noWrap/>
            <w:hideMark/>
          </w:tcPr>
          <w:p w14:paraId="7EBB4DDA" w14:textId="77777777" w:rsidR="00A05E41" w:rsidRPr="00A05E41" w:rsidRDefault="00A05E41" w:rsidP="00A05E41">
            <w:pPr>
              <w:pStyle w:val="TAL"/>
              <w:keepNext w:val="0"/>
              <w:keepLines w:val="0"/>
              <w:rPr>
                <w:lang w:eastAsia="en-GB"/>
              </w:rPr>
            </w:pPr>
            <w:r w:rsidRPr="00A05E41">
              <w:rPr>
                <w:lang w:eastAsia="en-GB"/>
              </w:rPr>
              <w:t>YANG, Fei</w:t>
            </w:r>
          </w:p>
        </w:tc>
        <w:tc>
          <w:tcPr>
            <w:tcW w:w="3402" w:type="dxa"/>
            <w:noWrap/>
            <w:hideMark/>
          </w:tcPr>
          <w:p w14:paraId="72A6952F" w14:textId="77777777" w:rsidR="00A05E41" w:rsidRPr="00A05E41" w:rsidRDefault="00A05E41" w:rsidP="00A05E41">
            <w:pPr>
              <w:pStyle w:val="TAL"/>
              <w:keepNext w:val="0"/>
              <w:keepLines w:val="0"/>
              <w:rPr>
                <w:lang w:eastAsia="en-GB"/>
              </w:rPr>
            </w:pPr>
            <w:r w:rsidRPr="00A05E41">
              <w:rPr>
                <w:lang w:eastAsia="en-GB"/>
              </w:rPr>
              <w:t>Comtech Telecommunications Cor</w:t>
            </w:r>
          </w:p>
        </w:tc>
        <w:tc>
          <w:tcPr>
            <w:tcW w:w="2316" w:type="dxa"/>
            <w:noWrap/>
            <w:hideMark/>
          </w:tcPr>
          <w:p w14:paraId="7BB628FA" w14:textId="77777777" w:rsidR="00A05E41" w:rsidRPr="00A05E41" w:rsidRDefault="00A05E41" w:rsidP="00A05E41">
            <w:pPr>
              <w:pStyle w:val="TAL"/>
              <w:keepNext w:val="0"/>
              <w:keepLines w:val="0"/>
              <w:rPr>
                <w:lang w:eastAsia="en-GB"/>
              </w:rPr>
            </w:pPr>
            <w:r w:rsidRPr="00A05E41">
              <w:rPr>
                <w:lang w:eastAsia="en-GB"/>
              </w:rPr>
              <w:t>3GPPMEMBER (ATIS)</w:t>
            </w:r>
          </w:p>
        </w:tc>
      </w:tr>
      <w:tr w:rsidR="00A05E41" w:rsidRPr="00A05E41" w14:paraId="65287E2A" w14:textId="77777777" w:rsidTr="00A05E41">
        <w:trPr>
          <w:trHeight w:val="57"/>
        </w:trPr>
        <w:tc>
          <w:tcPr>
            <w:tcW w:w="3114" w:type="dxa"/>
            <w:noWrap/>
            <w:hideMark/>
          </w:tcPr>
          <w:p w14:paraId="6E6F6860" w14:textId="77777777" w:rsidR="00A05E41" w:rsidRPr="00A05E41" w:rsidRDefault="00A05E41" w:rsidP="00A05E41">
            <w:pPr>
              <w:pStyle w:val="TAL"/>
              <w:keepNext w:val="0"/>
              <w:keepLines w:val="0"/>
              <w:rPr>
                <w:lang w:eastAsia="en-GB"/>
              </w:rPr>
            </w:pPr>
            <w:r w:rsidRPr="00A05E41">
              <w:rPr>
                <w:lang w:eastAsia="en-GB"/>
              </w:rPr>
              <w:t xml:space="preserve">ZHANG, </w:t>
            </w:r>
            <w:proofErr w:type="spellStart"/>
            <w:r w:rsidRPr="00A05E41">
              <w:rPr>
                <w:lang w:eastAsia="en-GB"/>
              </w:rPr>
              <w:t>Congchi</w:t>
            </w:r>
            <w:proofErr w:type="spellEnd"/>
          </w:p>
        </w:tc>
        <w:tc>
          <w:tcPr>
            <w:tcW w:w="3402" w:type="dxa"/>
            <w:noWrap/>
            <w:hideMark/>
          </w:tcPr>
          <w:p w14:paraId="430411D4" w14:textId="77777777" w:rsidR="00A05E41" w:rsidRPr="00A05E41" w:rsidRDefault="00A05E41" w:rsidP="00A05E41">
            <w:pPr>
              <w:pStyle w:val="TAL"/>
              <w:keepNext w:val="0"/>
              <w:keepLines w:val="0"/>
              <w:rPr>
                <w:lang w:eastAsia="en-GB"/>
              </w:rPr>
            </w:pPr>
            <w:r w:rsidRPr="00A05E41">
              <w:rPr>
                <w:lang w:eastAsia="en-GB"/>
              </w:rPr>
              <w:t>Motorola Mobile Com Technology</w:t>
            </w:r>
          </w:p>
        </w:tc>
        <w:tc>
          <w:tcPr>
            <w:tcW w:w="2316" w:type="dxa"/>
            <w:noWrap/>
            <w:hideMark/>
          </w:tcPr>
          <w:p w14:paraId="0E2CBBAC" w14:textId="77777777" w:rsidR="00A05E41" w:rsidRPr="00A05E41" w:rsidRDefault="00A05E41" w:rsidP="00A05E41">
            <w:pPr>
              <w:pStyle w:val="TAL"/>
              <w:keepNext w:val="0"/>
              <w:keepLines w:val="0"/>
              <w:rPr>
                <w:lang w:eastAsia="en-GB"/>
              </w:rPr>
            </w:pPr>
            <w:r w:rsidRPr="00A05E41">
              <w:rPr>
                <w:lang w:eastAsia="en-GB"/>
              </w:rPr>
              <w:t>3GPPMEMBER (CCSA)</w:t>
            </w:r>
          </w:p>
        </w:tc>
      </w:tr>
      <w:tr w:rsidR="00A05E41" w:rsidRPr="00A05E41" w14:paraId="761B0EF5" w14:textId="77777777" w:rsidTr="00A05E41">
        <w:trPr>
          <w:trHeight w:val="57"/>
        </w:trPr>
        <w:tc>
          <w:tcPr>
            <w:tcW w:w="3114" w:type="dxa"/>
            <w:noWrap/>
            <w:hideMark/>
          </w:tcPr>
          <w:p w14:paraId="5D7CF270" w14:textId="77777777" w:rsidR="00A05E41" w:rsidRPr="00A05E41" w:rsidRDefault="00A05E41" w:rsidP="00A05E41">
            <w:pPr>
              <w:pStyle w:val="TAL"/>
              <w:keepNext w:val="0"/>
              <w:keepLines w:val="0"/>
              <w:rPr>
                <w:lang w:eastAsia="en-GB"/>
              </w:rPr>
            </w:pPr>
            <w:r w:rsidRPr="00A05E41">
              <w:rPr>
                <w:lang w:eastAsia="en-GB"/>
              </w:rPr>
              <w:t>ZHANG, Kai</w:t>
            </w:r>
          </w:p>
        </w:tc>
        <w:tc>
          <w:tcPr>
            <w:tcW w:w="3402" w:type="dxa"/>
            <w:noWrap/>
            <w:hideMark/>
          </w:tcPr>
          <w:p w14:paraId="1D6DA315" w14:textId="77777777" w:rsidR="00A05E41" w:rsidRPr="00A05E41" w:rsidRDefault="00A05E41" w:rsidP="00A05E41">
            <w:pPr>
              <w:pStyle w:val="TAL"/>
              <w:keepNext w:val="0"/>
              <w:keepLines w:val="0"/>
              <w:rPr>
                <w:lang w:eastAsia="en-GB"/>
              </w:rPr>
            </w:pPr>
            <w:r w:rsidRPr="00A05E41">
              <w:rPr>
                <w:lang w:eastAsia="en-GB"/>
              </w:rPr>
              <w:t>Huawei Tech.(UK) Co.. Ltd</w:t>
            </w:r>
          </w:p>
        </w:tc>
        <w:tc>
          <w:tcPr>
            <w:tcW w:w="2316" w:type="dxa"/>
            <w:noWrap/>
            <w:hideMark/>
          </w:tcPr>
          <w:p w14:paraId="121621CA" w14:textId="77777777" w:rsidR="00A05E41" w:rsidRPr="00A05E41" w:rsidRDefault="00A05E41" w:rsidP="00A05E41">
            <w:pPr>
              <w:pStyle w:val="TAL"/>
              <w:keepNext w:val="0"/>
              <w:keepLines w:val="0"/>
              <w:rPr>
                <w:lang w:eastAsia="en-GB"/>
              </w:rPr>
            </w:pPr>
            <w:r w:rsidRPr="00A05E41">
              <w:rPr>
                <w:lang w:eastAsia="en-GB"/>
              </w:rPr>
              <w:t>3GPPMEMBER (ETSI)</w:t>
            </w:r>
          </w:p>
        </w:tc>
      </w:tr>
    </w:tbl>
    <w:p w14:paraId="5AA34A62" w14:textId="77777777" w:rsidR="0003348F" w:rsidRPr="00104C88" w:rsidRDefault="0003348F" w:rsidP="0003348F"/>
    <w:p w14:paraId="346D1B46" w14:textId="77777777" w:rsidR="0003348F" w:rsidRDefault="0003348F"/>
    <w:sectPr w:rsidR="0003348F" w:rsidSect="00B622E6">
      <w:headerReference w:type="default" r:id="rId94"/>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214B5" w14:textId="77777777" w:rsidR="005239F9" w:rsidRDefault="005239F9" w:rsidP="009461FA">
      <w:r>
        <w:separator/>
      </w:r>
    </w:p>
  </w:endnote>
  <w:endnote w:type="continuationSeparator" w:id="0">
    <w:p w14:paraId="7EABE00F" w14:textId="77777777" w:rsidR="005239F9" w:rsidRDefault="005239F9" w:rsidP="009461FA">
      <w:r>
        <w:continuationSeparator/>
      </w:r>
    </w:p>
  </w:endnote>
  <w:endnote w:type="continuationNotice" w:id="1">
    <w:p w14:paraId="2E25A6EE" w14:textId="77777777" w:rsidR="005239F9" w:rsidRDefault="005239F9"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B154F" w14:textId="77777777" w:rsidR="005239F9" w:rsidRDefault="005239F9" w:rsidP="009461FA">
      <w:r>
        <w:separator/>
      </w:r>
    </w:p>
  </w:footnote>
  <w:footnote w:type="continuationSeparator" w:id="0">
    <w:p w14:paraId="000A547F" w14:textId="77777777" w:rsidR="005239F9" w:rsidRDefault="005239F9" w:rsidP="009461FA">
      <w:r>
        <w:continuationSeparator/>
      </w:r>
    </w:p>
  </w:footnote>
  <w:footnote w:type="continuationNotice" w:id="1">
    <w:p w14:paraId="7E5C896A" w14:textId="77777777" w:rsidR="005239F9" w:rsidRDefault="005239F9"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3A9DA" w14:textId="55BA94CB" w:rsidR="00B622E6" w:rsidRDefault="00940567" w:rsidP="00FA4B93">
    <w:pPr>
      <w:pStyle w:val="Header"/>
      <w:jc w:val="right"/>
    </w:pPr>
    <w:r>
      <w:t>3GPP Conference Call on 3GPP Spec Modernization #0</w:t>
    </w:r>
    <w:r w:rsidR="0003348F">
      <w:t>3</w:t>
    </w:r>
    <w:r>
      <w:t xml:space="preserve"> </w:t>
    </w:r>
    <w:r w:rsidR="00B93612">
      <w:t xml:space="preserve">Draft </w:t>
    </w:r>
    <w:r w:rsidR="00872E7A">
      <w:t xml:space="preserve">Meeting </w:t>
    </w:r>
    <w:r w:rsidR="00B93612">
      <w:t>Report V</w:t>
    </w:r>
    <w:r w:rsidR="0003348F">
      <w:t>0</w:t>
    </w:r>
    <w:r w:rsidR="00B93612">
      <w:t>.1</w:t>
    </w:r>
  </w:p>
  <w:p w14:paraId="4E77D08F" w14:textId="77777777" w:rsidR="002E1DEB" w:rsidRDefault="002E1DEB" w:rsidP="00FA4B93">
    <w:pPr>
      <w:pStyle w:val="Header"/>
      <w:jc w:val="right"/>
    </w:pPr>
    <w:r>
      <w:t>Page</w:t>
    </w:r>
    <w:r w:rsidR="00B513CE">
      <w:t xml:space="preserve"> </w:t>
    </w:r>
    <w:r w:rsidR="00E1045B">
      <w:rPr>
        <w:rStyle w:val="PageNumber"/>
      </w:rPr>
      <w:fldChar w:fldCharType="begin"/>
    </w:r>
    <w:r w:rsidR="00E1045B">
      <w:rPr>
        <w:rStyle w:val="PageNumber"/>
      </w:rPr>
      <w:instrText xml:space="preserve"> PAGE </w:instrText>
    </w:r>
    <w:r w:rsidR="00E1045B">
      <w:rPr>
        <w:rStyle w:val="PageNumber"/>
      </w:rPr>
      <w:fldChar w:fldCharType="separate"/>
    </w:r>
    <w:r w:rsidR="00E1045B">
      <w:rPr>
        <w:rStyle w:val="PageNumber"/>
      </w:rPr>
      <w:t>2</w:t>
    </w:r>
    <w:r w:rsidR="00E1045B">
      <w:rPr>
        <w:rStyle w:val="PageNumber"/>
      </w:rPr>
      <w:fldChar w:fldCharType="end"/>
    </w:r>
    <w:r w:rsidR="00B513CE">
      <w:t xml:space="preserve"> of </w:t>
    </w:r>
    <w:fldSimple w:instr=" NUMPAGES  \* MERGEFORMAT ">
      <w:r w:rsidR="00FD04F9">
        <w:t>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1"/>
  </w:num>
  <w:num w:numId="9" w16cid:durableId="676351404">
    <w:abstractNumId w:val="18"/>
  </w:num>
  <w:num w:numId="10" w16cid:durableId="376781274">
    <w:abstractNumId w:val="20"/>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9F"/>
    <w:rsid w:val="000023C3"/>
    <w:rsid w:val="00003F1D"/>
    <w:rsid w:val="00004B27"/>
    <w:rsid w:val="00005DBD"/>
    <w:rsid w:val="00006B47"/>
    <w:rsid w:val="00011C63"/>
    <w:rsid w:val="00012515"/>
    <w:rsid w:val="000130C2"/>
    <w:rsid w:val="0001363C"/>
    <w:rsid w:val="00016D53"/>
    <w:rsid w:val="00017175"/>
    <w:rsid w:val="00023537"/>
    <w:rsid w:val="000254EA"/>
    <w:rsid w:val="00026A11"/>
    <w:rsid w:val="00030E50"/>
    <w:rsid w:val="00031076"/>
    <w:rsid w:val="00032CFC"/>
    <w:rsid w:val="0003348F"/>
    <w:rsid w:val="00036819"/>
    <w:rsid w:val="00036F92"/>
    <w:rsid w:val="00037F30"/>
    <w:rsid w:val="00042137"/>
    <w:rsid w:val="0004447D"/>
    <w:rsid w:val="0004511D"/>
    <w:rsid w:val="0004570E"/>
    <w:rsid w:val="000457FA"/>
    <w:rsid w:val="00045F31"/>
    <w:rsid w:val="00046389"/>
    <w:rsid w:val="0004734A"/>
    <w:rsid w:val="000544D7"/>
    <w:rsid w:val="0005593E"/>
    <w:rsid w:val="00055A1C"/>
    <w:rsid w:val="000604E1"/>
    <w:rsid w:val="00061A1F"/>
    <w:rsid w:val="00062610"/>
    <w:rsid w:val="00063827"/>
    <w:rsid w:val="0006633E"/>
    <w:rsid w:val="00066351"/>
    <w:rsid w:val="0006724B"/>
    <w:rsid w:val="0007057A"/>
    <w:rsid w:val="00072188"/>
    <w:rsid w:val="00072639"/>
    <w:rsid w:val="000727AF"/>
    <w:rsid w:val="00073C35"/>
    <w:rsid w:val="00074509"/>
    <w:rsid w:val="00074722"/>
    <w:rsid w:val="00075B14"/>
    <w:rsid w:val="00075F33"/>
    <w:rsid w:val="00076C7D"/>
    <w:rsid w:val="0007735E"/>
    <w:rsid w:val="00077CB3"/>
    <w:rsid w:val="00080066"/>
    <w:rsid w:val="000819D8"/>
    <w:rsid w:val="00082A1E"/>
    <w:rsid w:val="000833E6"/>
    <w:rsid w:val="00084DFC"/>
    <w:rsid w:val="0008517B"/>
    <w:rsid w:val="000860F7"/>
    <w:rsid w:val="000865B0"/>
    <w:rsid w:val="0009082C"/>
    <w:rsid w:val="00090A66"/>
    <w:rsid w:val="00092ECD"/>
    <w:rsid w:val="000934A6"/>
    <w:rsid w:val="00093D17"/>
    <w:rsid w:val="000952FF"/>
    <w:rsid w:val="00096052"/>
    <w:rsid w:val="000961D4"/>
    <w:rsid w:val="00096286"/>
    <w:rsid w:val="00097921"/>
    <w:rsid w:val="000A1AE4"/>
    <w:rsid w:val="000A2C6C"/>
    <w:rsid w:val="000A32D8"/>
    <w:rsid w:val="000A3D99"/>
    <w:rsid w:val="000A4626"/>
    <w:rsid w:val="000A4660"/>
    <w:rsid w:val="000A48EC"/>
    <w:rsid w:val="000A5195"/>
    <w:rsid w:val="000B16AD"/>
    <w:rsid w:val="000B234A"/>
    <w:rsid w:val="000B2B0D"/>
    <w:rsid w:val="000B3D6F"/>
    <w:rsid w:val="000B66DD"/>
    <w:rsid w:val="000C0CFC"/>
    <w:rsid w:val="000C3941"/>
    <w:rsid w:val="000C4559"/>
    <w:rsid w:val="000C543A"/>
    <w:rsid w:val="000D0545"/>
    <w:rsid w:val="000D07BC"/>
    <w:rsid w:val="000D1470"/>
    <w:rsid w:val="000D1B5B"/>
    <w:rsid w:val="000D37D3"/>
    <w:rsid w:val="000D4DC6"/>
    <w:rsid w:val="000D5C40"/>
    <w:rsid w:val="000D6E18"/>
    <w:rsid w:val="000E01CC"/>
    <w:rsid w:val="000E441A"/>
    <w:rsid w:val="000E4EA9"/>
    <w:rsid w:val="000E7FAC"/>
    <w:rsid w:val="000F0A6D"/>
    <w:rsid w:val="000F2D8E"/>
    <w:rsid w:val="000F455D"/>
    <w:rsid w:val="000F65E0"/>
    <w:rsid w:val="000F6929"/>
    <w:rsid w:val="0010090E"/>
    <w:rsid w:val="00102258"/>
    <w:rsid w:val="0010401F"/>
    <w:rsid w:val="00104C88"/>
    <w:rsid w:val="00104FC5"/>
    <w:rsid w:val="00105C6D"/>
    <w:rsid w:val="00105EC5"/>
    <w:rsid w:val="0010739F"/>
    <w:rsid w:val="00107D28"/>
    <w:rsid w:val="001108E3"/>
    <w:rsid w:val="00111E1A"/>
    <w:rsid w:val="00112905"/>
    <w:rsid w:val="00112FC3"/>
    <w:rsid w:val="0011645E"/>
    <w:rsid w:val="001173DB"/>
    <w:rsid w:val="0011773F"/>
    <w:rsid w:val="00122E27"/>
    <w:rsid w:val="00123159"/>
    <w:rsid w:val="00124BEA"/>
    <w:rsid w:val="00124FF8"/>
    <w:rsid w:val="00131B6A"/>
    <w:rsid w:val="0013250B"/>
    <w:rsid w:val="00133CCA"/>
    <w:rsid w:val="00134838"/>
    <w:rsid w:val="00134B40"/>
    <w:rsid w:val="00136036"/>
    <w:rsid w:val="00137EAC"/>
    <w:rsid w:val="001405A7"/>
    <w:rsid w:val="001408FB"/>
    <w:rsid w:val="00143096"/>
    <w:rsid w:val="00144CC9"/>
    <w:rsid w:val="001460B3"/>
    <w:rsid w:val="00150D28"/>
    <w:rsid w:val="00152CF8"/>
    <w:rsid w:val="00153D3E"/>
    <w:rsid w:val="00154D9D"/>
    <w:rsid w:val="00155E33"/>
    <w:rsid w:val="00160359"/>
    <w:rsid w:val="001604BC"/>
    <w:rsid w:val="00162EBC"/>
    <w:rsid w:val="001640BE"/>
    <w:rsid w:val="00166DE6"/>
    <w:rsid w:val="001723B8"/>
    <w:rsid w:val="00173FA3"/>
    <w:rsid w:val="00177543"/>
    <w:rsid w:val="00177B80"/>
    <w:rsid w:val="00181283"/>
    <w:rsid w:val="00182F50"/>
    <w:rsid w:val="0018366A"/>
    <w:rsid w:val="001837CF"/>
    <w:rsid w:val="001843FE"/>
    <w:rsid w:val="00184446"/>
    <w:rsid w:val="00184B6F"/>
    <w:rsid w:val="00184F8E"/>
    <w:rsid w:val="00185CB5"/>
    <w:rsid w:val="001861E5"/>
    <w:rsid w:val="00186698"/>
    <w:rsid w:val="00187505"/>
    <w:rsid w:val="001903B4"/>
    <w:rsid w:val="00190AE2"/>
    <w:rsid w:val="001915BC"/>
    <w:rsid w:val="0019321A"/>
    <w:rsid w:val="00194E13"/>
    <w:rsid w:val="00196DB3"/>
    <w:rsid w:val="00196E09"/>
    <w:rsid w:val="00197F1E"/>
    <w:rsid w:val="001A03FF"/>
    <w:rsid w:val="001A113C"/>
    <w:rsid w:val="001A1F3F"/>
    <w:rsid w:val="001A4E3E"/>
    <w:rsid w:val="001A7136"/>
    <w:rsid w:val="001B1652"/>
    <w:rsid w:val="001B1A29"/>
    <w:rsid w:val="001B2668"/>
    <w:rsid w:val="001B32CF"/>
    <w:rsid w:val="001B40B8"/>
    <w:rsid w:val="001B4885"/>
    <w:rsid w:val="001B50E1"/>
    <w:rsid w:val="001B678D"/>
    <w:rsid w:val="001C1F7C"/>
    <w:rsid w:val="001C266C"/>
    <w:rsid w:val="001C3EC8"/>
    <w:rsid w:val="001C5EDC"/>
    <w:rsid w:val="001C7B4C"/>
    <w:rsid w:val="001D13A0"/>
    <w:rsid w:val="001D2BD4"/>
    <w:rsid w:val="001D394D"/>
    <w:rsid w:val="001D3E0F"/>
    <w:rsid w:val="001D4258"/>
    <w:rsid w:val="001D6911"/>
    <w:rsid w:val="001E0BA3"/>
    <w:rsid w:val="001E0D90"/>
    <w:rsid w:val="001E3BAE"/>
    <w:rsid w:val="001E4813"/>
    <w:rsid w:val="001E541A"/>
    <w:rsid w:val="001E644C"/>
    <w:rsid w:val="001E6CC5"/>
    <w:rsid w:val="001E71BA"/>
    <w:rsid w:val="001F1438"/>
    <w:rsid w:val="001F280E"/>
    <w:rsid w:val="001F4A61"/>
    <w:rsid w:val="001F7CFF"/>
    <w:rsid w:val="00201947"/>
    <w:rsid w:val="00201BEB"/>
    <w:rsid w:val="00201DFF"/>
    <w:rsid w:val="00203508"/>
    <w:rsid w:val="0020395B"/>
    <w:rsid w:val="002046CB"/>
    <w:rsid w:val="00204DC9"/>
    <w:rsid w:val="002062C0"/>
    <w:rsid w:val="00206C57"/>
    <w:rsid w:val="00207BC1"/>
    <w:rsid w:val="00210449"/>
    <w:rsid w:val="00212E8F"/>
    <w:rsid w:val="002131F5"/>
    <w:rsid w:val="00214EF8"/>
    <w:rsid w:val="00215130"/>
    <w:rsid w:val="00220C30"/>
    <w:rsid w:val="00221810"/>
    <w:rsid w:val="00222DE9"/>
    <w:rsid w:val="00224CF9"/>
    <w:rsid w:val="00225399"/>
    <w:rsid w:val="002268C1"/>
    <w:rsid w:val="00226D03"/>
    <w:rsid w:val="00227055"/>
    <w:rsid w:val="00230002"/>
    <w:rsid w:val="0023058C"/>
    <w:rsid w:val="00230AC1"/>
    <w:rsid w:val="002320CC"/>
    <w:rsid w:val="0023224E"/>
    <w:rsid w:val="00232503"/>
    <w:rsid w:val="00232D1D"/>
    <w:rsid w:val="00232D98"/>
    <w:rsid w:val="00233576"/>
    <w:rsid w:val="00233E14"/>
    <w:rsid w:val="0023400D"/>
    <w:rsid w:val="00234104"/>
    <w:rsid w:val="00240257"/>
    <w:rsid w:val="00241B68"/>
    <w:rsid w:val="00242C48"/>
    <w:rsid w:val="00242E62"/>
    <w:rsid w:val="00242F5E"/>
    <w:rsid w:val="002433E0"/>
    <w:rsid w:val="00244073"/>
    <w:rsid w:val="00244C9A"/>
    <w:rsid w:val="0024559B"/>
    <w:rsid w:val="00247216"/>
    <w:rsid w:val="00247D26"/>
    <w:rsid w:val="00250071"/>
    <w:rsid w:val="0025130D"/>
    <w:rsid w:val="0025177C"/>
    <w:rsid w:val="00251C76"/>
    <w:rsid w:val="002522CF"/>
    <w:rsid w:val="00252863"/>
    <w:rsid w:val="00256813"/>
    <w:rsid w:val="00257118"/>
    <w:rsid w:val="0025725F"/>
    <w:rsid w:val="002618E1"/>
    <w:rsid w:val="00263402"/>
    <w:rsid w:val="0026387D"/>
    <w:rsid w:val="002649E9"/>
    <w:rsid w:val="00264F04"/>
    <w:rsid w:val="00265495"/>
    <w:rsid w:val="00266700"/>
    <w:rsid w:val="002675B9"/>
    <w:rsid w:val="00272120"/>
    <w:rsid w:val="00274023"/>
    <w:rsid w:val="00277056"/>
    <w:rsid w:val="00277220"/>
    <w:rsid w:val="002804C1"/>
    <w:rsid w:val="00282C65"/>
    <w:rsid w:val="002844F4"/>
    <w:rsid w:val="00284B39"/>
    <w:rsid w:val="00285C17"/>
    <w:rsid w:val="00287139"/>
    <w:rsid w:val="00291B3D"/>
    <w:rsid w:val="00293005"/>
    <w:rsid w:val="002947EB"/>
    <w:rsid w:val="002948E3"/>
    <w:rsid w:val="00296205"/>
    <w:rsid w:val="00296E50"/>
    <w:rsid w:val="00297DEC"/>
    <w:rsid w:val="002A100B"/>
    <w:rsid w:val="002A1857"/>
    <w:rsid w:val="002A1E64"/>
    <w:rsid w:val="002A2EB0"/>
    <w:rsid w:val="002A2ECA"/>
    <w:rsid w:val="002A3BD6"/>
    <w:rsid w:val="002A62AA"/>
    <w:rsid w:val="002B1648"/>
    <w:rsid w:val="002B2BD9"/>
    <w:rsid w:val="002B39B9"/>
    <w:rsid w:val="002B48EB"/>
    <w:rsid w:val="002B4FC1"/>
    <w:rsid w:val="002B5922"/>
    <w:rsid w:val="002B6FF1"/>
    <w:rsid w:val="002B7076"/>
    <w:rsid w:val="002C0624"/>
    <w:rsid w:val="002C13F2"/>
    <w:rsid w:val="002C1A77"/>
    <w:rsid w:val="002C4651"/>
    <w:rsid w:val="002C7F38"/>
    <w:rsid w:val="002D5CE4"/>
    <w:rsid w:val="002D67F7"/>
    <w:rsid w:val="002D7537"/>
    <w:rsid w:val="002D7720"/>
    <w:rsid w:val="002E0394"/>
    <w:rsid w:val="002E1415"/>
    <w:rsid w:val="002E1DEB"/>
    <w:rsid w:val="002E3E5E"/>
    <w:rsid w:val="002E6658"/>
    <w:rsid w:val="002E7EAB"/>
    <w:rsid w:val="002F00FA"/>
    <w:rsid w:val="002F12FE"/>
    <w:rsid w:val="002F216F"/>
    <w:rsid w:val="002F2CD1"/>
    <w:rsid w:val="002F303C"/>
    <w:rsid w:val="002F7D6B"/>
    <w:rsid w:val="003003C5"/>
    <w:rsid w:val="003008D4"/>
    <w:rsid w:val="00300980"/>
    <w:rsid w:val="00301783"/>
    <w:rsid w:val="003031E5"/>
    <w:rsid w:val="0030321A"/>
    <w:rsid w:val="00303835"/>
    <w:rsid w:val="00303C09"/>
    <w:rsid w:val="0030475F"/>
    <w:rsid w:val="0030575C"/>
    <w:rsid w:val="00305AFC"/>
    <w:rsid w:val="0030628A"/>
    <w:rsid w:val="0030679A"/>
    <w:rsid w:val="00311808"/>
    <w:rsid w:val="0031286B"/>
    <w:rsid w:val="00315A14"/>
    <w:rsid w:val="00317FF9"/>
    <w:rsid w:val="00323D7F"/>
    <w:rsid w:val="00324A63"/>
    <w:rsid w:val="003256E1"/>
    <w:rsid w:val="0032641B"/>
    <w:rsid w:val="00327B04"/>
    <w:rsid w:val="003310AB"/>
    <w:rsid w:val="003313DD"/>
    <w:rsid w:val="00331AD4"/>
    <w:rsid w:val="00331FAA"/>
    <w:rsid w:val="003349DD"/>
    <w:rsid w:val="00335E0B"/>
    <w:rsid w:val="00336854"/>
    <w:rsid w:val="00340E1E"/>
    <w:rsid w:val="003411B3"/>
    <w:rsid w:val="0034280D"/>
    <w:rsid w:val="0034510B"/>
    <w:rsid w:val="003451F0"/>
    <w:rsid w:val="00346E1D"/>
    <w:rsid w:val="003473BE"/>
    <w:rsid w:val="00347F27"/>
    <w:rsid w:val="00347FC8"/>
    <w:rsid w:val="0035122B"/>
    <w:rsid w:val="0035259B"/>
    <w:rsid w:val="00353451"/>
    <w:rsid w:val="00355979"/>
    <w:rsid w:val="00356C35"/>
    <w:rsid w:val="003612BE"/>
    <w:rsid w:val="003614F8"/>
    <w:rsid w:val="00364178"/>
    <w:rsid w:val="00366EED"/>
    <w:rsid w:val="0036737C"/>
    <w:rsid w:val="00370384"/>
    <w:rsid w:val="00370702"/>
    <w:rsid w:val="00371032"/>
    <w:rsid w:val="00371344"/>
    <w:rsid w:val="00371B44"/>
    <w:rsid w:val="00374960"/>
    <w:rsid w:val="00374EE2"/>
    <w:rsid w:val="00376718"/>
    <w:rsid w:val="0038288E"/>
    <w:rsid w:val="003839BF"/>
    <w:rsid w:val="00384201"/>
    <w:rsid w:val="00385573"/>
    <w:rsid w:val="0038664A"/>
    <w:rsid w:val="003909AC"/>
    <w:rsid w:val="003918D6"/>
    <w:rsid w:val="00397950"/>
    <w:rsid w:val="003A0043"/>
    <w:rsid w:val="003A09E7"/>
    <w:rsid w:val="003A1C09"/>
    <w:rsid w:val="003A41BA"/>
    <w:rsid w:val="003A429A"/>
    <w:rsid w:val="003A43C6"/>
    <w:rsid w:val="003A472D"/>
    <w:rsid w:val="003A5694"/>
    <w:rsid w:val="003A5D7E"/>
    <w:rsid w:val="003A61E3"/>
    <w:rsid w:val="003A6D18"/>
    <w:rsid w:val="003A7D80"/>
    <w:rsid w:val="003B1570"/>
    <w:rsid w:val="003B39BE"/>
    <w:rsid w:val="003B4671"/>
    <w:rsid w:val="003B576F"/>
    <w:rsid w:val="003B5787"/>
    <w:rsid w:val="003B5E68"/>
    <w:rsid w:val="003B7A17"/>
    <w:rsid w:val="003C04B3"/>
    <w:rsid w:val="003C122B"/>
    <w:rsid w:val="003C3F89"/>
    <w:rsid w:val="003C4A6A"/>
    <w:rsid w:val="003C5A97"/>
    <w:rsid w:val="003C7A04"/>
    <w:rsid w:val="003D481D"/>
    <w:rsid w:val="003D4882"/>
    <w:rsid w:val="003D49B6"/>
    <w:rsid w:val="003D4B26"/>
    <w:rsid w:val="003D5658"/>
    <w:rsid w:val="003E0272"/>
    <w:rsid w:val="003E02E6"/>
    <w:rsid w:val="003E0C74"/>
    <w:rsid w:val="003E161A"/>
    <w:rsid w:val="003E5615"/>
    <w:rsid w:val="003E56D8"/>
    <w:rsid w:val="003E789A"/>
    <w:rsid w:val="003F095D"/>
    <w:rsid w:val="003F0D26"/>
    <w:rsid w:val="003F2368"/>
    <w:rsid w:val="003F3D68"/>
    <w:rsid w:val="003F47EE"/>
    <w:rsid w:val="003F52B2"/>
    <w:rsid w:val="003F64EE"/>
    <w:rsid w:val="003F6540"/>
    <w:rsid w:val="00400901"/>
    <w:rsid w:val="004009C4"/>
    <w:rsid w:val="00400BD7"/>
    <w:rsid w:val="00401F37"/>
    <w:rsid w:val="004037B9"/>
    <w:rsid w:val="004041CB"/>
    <w:rsid w:val="004057A7"/>
    <w:rsid w:val="00405F32"/>
    <w:rsid w:val="00406120"/>
    <w:rsid w:val="00406D63"/>
    <w:rsid w:val="00407AC9"/>
    <w:rsid w:val="00410176"/>
    <w:rsid w:val="00411881"/>
    <w:rsid w:val="004119A4"/>
    <w:rsid w:val="00412106"/>
    <w:rsid w:val="004123E5"/>
    <w:rsid w:val="004124D5"/>
    <w:rsid w:val="00413926"/>
    <w:rsid w:val="00413946"/>
    <w:rsid w:val="0041786D"/>
    <w:rsid w:val="00420003"/>
    <w:rsid w:val="00423076"/>
    <w:rsid w:val="00424C46"/>
    <w:rsid w:val="004263B5"/>
    <w:rsid w:val="00427084"/>
    <w:rsid w:val="004309B1"/>
    <w:rsid w:val="00430D4E"/>
    <w:rsid w:val="004318D6"/>
    <w:rsid w:val="00432639"/>
    <w:rsid w:val="00432894"/>
    <w:rsid w:val="0043484D"/>
    <w:rsid w:val="00435CFB"/>
    <w:rsid w:val="004363E8"/>
    <w:rsid w:val="00440414"/>
    <w:rsid w:val="004412A5"/>
    <w:rsid w:val="00442B3D"/>
    <w:rsid w:val="00443EBE"/>
    <w:rsid w:val="00444DDC"/>
    <w:rsid w:val="00450096"/>
    <w:rsid w:val="00450658"/>
    <w:rsid w:val="004558E9"/>
    <w:rsid w:val="00456017"/>
    <w:rsid w:val="0045777E"/>
    <w:rsid w:val="00461044"/>
    <w:rsid w:val="00462E01"/>
    <w:rsid w:val="00462E79"/>
    <w:rsid w:val="00463C65"/>
    <w:rsid w:val="004646AD"/>
    <w:rsid w:val="0046515C"/>
    <w:rsid w:val="00465EE2"/>
    <w:rsid w:val="00470963"/>
    <w:rsid w:val="0047488B"/>
    <w:rsid w:val="00475E53"/>
    <w:rsid w:val="00477892"/>
    <w:rsid w:val="00480E22"/>
    <w:rsid w:val="00480E83"/>
    <w:rsid w:val="00485CBF"/>
    <w:rsid w:val="00485DB3"/>
    <w:rsid w:val="004865FA"/>
    <w:rsid w:val="00487BD3"/>
    <w:rsid w:val="00492F17"/>
    <w:rsid w:val="00495C20"/>
    <w:rsid w:val="00497355"/>
    <w:rsid w:val="00497F97"/>
    <w:rsid w:val="004A10C2"/>
    <w:rsid w:val="004A4C15"/>
    <w:rsid w:val="004A7B0E"/>
    <w:rsid w:val="004B2862"/>
    <w:rsid w:val="004B3753"/>
    <w:rsid w:val="004B4D0F"/>
    <w:rsid w:val="004C08EA"/>
    <w:rsid w:val="004C2285"/>
    <w:rsid w:val="004C2376"/>
    <w:rsid w:val="004C2ACE"/>
    <w:rsid w:val="004C2EEE"/>
    <w:rsid w:val="004C31D2"/>
    <w:rsid w:val="004C61A8"/>
    <w:rsid w:val="004C6356"/>
    <w:rsid w:val="004D059D"/>
    <w:rsid w:val="004D13FE"/>
    <w:rsid w:val="004D2F7A"/>
    <w:rsid w:val="004D3AB6"/>
    <w:rsid w:val="004D55C2"/>
    <w:rsid w:val="004D5A0E"/>
    <w:rsid w:val="004D5F3B"/>
    <w:rsid w:val="004D61C3"/>
    <w:rsid w:val="004E069F"/>
    <w:rsid w:val="004E48AC"/>
    <w:rsid w:val="004F0521"/>
    <w:rsid w:val="004F0AE8"/>
    <w:rsid w:val="004F2140"/>
    <w:rsid w:val="004F422D"/>
    <w:rsid w:val="004F43FA"/>
    <w:rsid w:val="004F75E7"/>
    <w:rsid w:val="00501046"/>
    <w:rsid w:val="00502FFA"/>
    <w:rsid w:val="00505ED9"/>
    <w:rsid w:val="00506776"/>
    <w:rsid w:val="00507888"/>
    <w:rsid w:val="00512E5F"/>
    <w:rsid w:val="00514FA1"/>
    <w:rsid w:val="005166CF"/>
    <w:rsid w:val="00516D03"/>
    <w:rsid w:val="00517BFE"/>
    <w:rsid w:val="00521131"/>
    <w:rsid w:val="005214CC"/>
    <w:rsid w:val="00521D24"/>
    <w:rsid w:val="005236DB"/>
    <w:rsid w:val="005239F9"/>
    <w:rsid w:val="00524178"/>
    <w:rsid w:val="00527067"/>
    <w:rsid w:val="00527C0B"/>
    <w:rsid w:val="005316C6"/>
    <w:rsid w:val="005317B8"/>
    <w:rsid w:val="00531CB0"/>
    <w:rsid w:val="0053662A"/>
    <w:rsid w:val="0053755C"/>
    <w:rsid w:val="00537899"/>
    <w:rsid w:val="00540ADC"/>
    <w:rsid w:val="005410F6"/>
    <w:rsid w:val="005415E1"/>
    <w:rsid w:val="00543A56"/>
    <w:rsid w:val="00544185"/>
    <w:rsid w:val="00545927"/>
    <w:rsid w:val="00546567"/>
    <w:rsid w:val="00550D08"/>
    <w:rsid w:val="00553A21"/>
    <w:rsid w:val="0055403A"/>
    <w:rsid w:val="00556AB7"/>
    <w:rsid w:val="00556C28"/>
    <w:rsid w:val="00560063"/>
    <w:rsid w:val="00560411"/>
    <w:rsid w:val="00562239"/>
    <w:rsid w:val="0056243E"/>
    <w:rsid w:val="0056375F"/>
    <w:rsid w:val="00564C1F"/>
    <w:rsid w:val="00564E65"/>
    <w:rsid w:val="00570C52"/>
    <w:rsid w:val="00571E3F"/>
    <w:rsid w:val="005729C4"/>
    <w:rsid w:val="0057542E"/>
    <w:rsid w:val="00575E38"/>
    <w:rsid w:val="00576742"/>
    <w:rsid w:val="00580071"/>
    <w:rsid w:val="0058146F"/>
    <w:rsid w:val="0058419C"/>
    <w:rsid w:val="00584E95"/>
    <w:rsid w:val="0059227B"/>
    <w:rsid w:val="00592716"/>
    <w:rsid w:val="00592ADC"/>
    <w:rsid w:val="00592E44"/>
    <w:rsid w:val="0059436D"/>
    <w:rsid w:val="00594373"/>
    <w:rsid w:val="00595C3A"/>
    <w:rsid w:val="00596062"/>
    <w:rsid w:val="0059796C"/>
    <w:rsid w:val="005A01C7"/>
    <w:rsid w:val="005A04C7"/>
    <w:rsid w:val="005A593A"/>
    <w:rsid w:val="005A6CBD"/>
    <w:rsid w:val="005A6CC1"/>
    <w:rsid w:val="005A73E5"/>
    <w:rsid w:val="005B08D9"/>
    <w:rsid w:val="005B0966"/>
    <w:rsid w:val="005B0B41"/>
    <w:rsid w:val="005B4556"/>
    <w:rsid w:val="005B686D"/>
    <w:rsid w:val="005B795D"/>
    <w:rsid w:val="005C18B0"/>
    <w:rsid w:val="005C20E9"/>
    <w:rsid w:val="005C2452"/>
    <w:rsid w:val="005C425F"/>
    <w:rsid w:val="005C4786"/>
    <w:rsid w:val="005C47D3"/>
    <w:rsid w:val="005C4DFC"/>
    <w:rsid w:val="005C518D"/>
    <w:rsid w:val="005C5EDD"/>
    <w:rsid w:val="005C7261"/>
    <w:rsid w:val="005D0904"/>
    <w:rsid w:val="005D0EEA"/>
    <w:rsid w:val="005D4810"/>
    <w:rsid w:val="005D561C"/>
    <w:rsid w:val="005D678C"/>
    <w:rsid w:val="005D6C58"/>
    <w:rsid w:val="005D6D72"/>
    <w:rsid w:val="005D7588"/>
    <w:rsid w:val="005E0104"/>
    <w:rsid w:val="005E3144"/>
    <w:rsid w:val="005E4A2B"/>
    <w:rsid w:val="005E5BEF"/>
    <w:rsid w:val="005E5C1D"/>
    <w:rsid w:val="005E6270"/>
    <w:rsid w:val="005E7F7E"/>
    <w:rsid w:val="005F28CD"/>
    <w:rsid w:val="005F37DD"/>
    <w:rsid w:val="005F4CEF"/>
    <w:rsid w:val="005F554A"/>
    <w:rsid w:val="005F77D5"/>
    <w:rsid w:val="00600250"/>
    <w:rsid w:val="00600B75"/>
    <w:rsid w:val="0060381C"/>
    <w:rsid w:val="00603A17"/>
    <w:rsid w:val="00603D4B"/>
    <w:rsid w:val="0060562A"/>
    <w:rsid w:val="00606407"/>
    <w:rsid w:val="00607D7D"/>
    <w:rsid w:val="00610508"/>
    <w:rsid w:val="00610906"/>
    <w:rsid w:val="00613820"/>
    <w:rsid w:val="00613D63"/>
    <w:rsid w:val="00614364"/>
    <w:rsid w:val="00614594"/>
    <w:rsid w:val="006202B7"/>
    <w:rsid w:val="006233C5"/>
    <w:rsid w:val="006279B5"/>
    <w:rsid w:val="006300CA"/>
    <w:rsid w:val="00631FA9"/>
    <w:rsid w:val="0063238F"/>
    <w:rsid w:val="006338BB"/>
    <w:rsid w:val="0063731A"/>
    <w:rsid w:val="006414ED"/>
    <w:rsid w:val="00641BFD"/>
    <w:rsid w:val="00641E99"/>
    <w:rsid w:val="00645B89"/>
    <w:rsid w:val="00645C90"/>
    <w:rsid w:val="00645FA3"/>
    <w:rsid w:val="00646E2A"/>
    <w:rsid w:val="00646E95"/>
    <w:rsid w:val="00647691"/>
    <w:rsid w:val="00647735"/>
    <w:rsid w:val="00650ECC"/>
    <w:rsid w:val="00651797"/>
    <w:rsid w:val="00652248"/>
    <w:rsid w:val="00653326"/>
    <w:rsid w:val="00653E9C"/>
    <w:rsid w:val="006543BA"/>
    <w:rsid w:val="0065788E"/>
    <w:rsid w:val="00657B80"/>
    <w:rsid w:val="006619EA"/>
    <w:rsid w:val="00661FAE"/>
    <w:rsid w:val="006623D9"/>
    <w:rsid w:val="00665741"/>
    <w:rsid w:val="006669BA"/>
    <w:rsid w:val="006716BC"/>
    <w:rsid w:val="00674542"/>
    <w:rsid w:val="006758D0"/>
    <w:rsid w:val="00675B3C"/>
    <w:rsid w:val="00676370"/>
    <w:rsid w:val="00676D29"/>
    <w:rsid w:val="00680D65"/>
    <w:rsid w:val="006857A4"/>
    <w:rsid w:val="006859D0"/>
    <w:rsid w:val="00685FA7"/>
    <w:rsid w:val="006907E0"/>
    <w:rsid w:val="0069397C"/>
    <w:rsid w:val="0069495C"/>
    <w:rsid w:val="0069570E"/>
    <w:rsid w:val="00696983"/>
    <w:rsid w:val="00696B57"/>
    <w:rsid w:val="00697333"/>
    <w:rsid w:val="006A1744"/>
    <w:rsid w:val="006A2A1C"/>
    <w:rsid w:val="006A3610"/>
    <w:rsid w:val="006A44AC"/>
    <w:rsid w:val="006A57C1"/>
    <w:rsid w:val="006A621F"/>
    <w:rsid w:val="006A62F0"/>
    <w:rsid w:val="006A7989"/>
    <w:rsid w:val="006B04F5"/>
    <w:rsid w:val="006B0AC2"/>
    <w:rsid w:val="006B1A30"/>
    <w:rsid w:val="006B1AC4"/>
    <w:rsid w:val="006B1CA2"/>
    <w:rsid w:val="006B1E6B"/>
    <w:rsid w:val="006B4BFF"/>
    <w:rsid w:val="006B6F9E"/>
    <w:rsid w:val="006B73EB"/>
    <w:rsid w:val="006B79A4"/>
    <w:rsid w:val="006C2D0F"/>
    <w:rsid w:val="006C316D"/>
    <w:rsid w:val="006C4845"/>
    <w:rsid w:val="006C4B43"/>
    <w:rsid w:val="006C5ACA"/>
    <w:rsid w:val="006C7399"/>
    <w:rsid w:val="006C74F2"/>
    <w:rsid w:val="006D0087"/>
    <w:rsid w:val="006D0934"/>
    <w:rsid w:val="006D16BB"/>
    <w:rsid w:val="006D257B"/>
    <w:rsid w:val="006D340A"/>
    <w:rsid w:val="006D4A7A"/>
    <w:rsid w:val="006E1BCF"/>
    <w:rsid w:val="006E2163"/>
    <w:rsid w:val="006E260C"/>
    <w:rsid w:val="006E37F9"/>
    <w:rsid w:val="006E508E"/>
    <w:rsid w:val="006E50BA"/>
    <w:rsid w:val="006E76B8"/>
    <w:rsid w:val="006E7AAC"/>
    <w:rsid w:val="006F0E77"/>
    <w:rsid w:val="006F0F41"/>
    <w:rsid w:val="006F3252"/>
    <w:rsid w:val="006F3A15"/>
    <w:rsid w:val="006F48E3"/>
    <w:rsid w:val="006F67EC"/>
    <w:rsid w:val="006F6B4D"/>
    <w:rsid w:val="006F6D83"/>
    <w:rsid w:val="006F7B6F"/>
    <w:rsid w:val="00700E88"/>
    <w:rsid w:val="00702A51"/>
    <w:rsid w:val="00702E66"/>
    <w:rsid w:val="00703386"/>
    <w:rsid w:val="00703618"/>
    <w:rsid w:val="0070463E"/>
    <w:rsid w:val="00704DC0"/>
    <w:rsid w:val="00704F38"/>
    <w:rsid w:val="007071E1"/>
    <w:rsid w:val="00707C11"/>
    <w:rsid w:val="00711764"/>
    <w:rsid w:val="007137B8"/>
    <w:rsid w:val="00715A1D"/>
    <w:rsid w:val="007204AF"/>
    <w:rsid w:val="00721B12"/>
    <w:rsid w:val="00721E00"/>
    <w:rsid w:val="007226A7"/>
    <w:rsid w:val="00723890"/>
    <w:rsid w:val="007239C3"/>
    <w:rsid w:val="007259F7"/>
    <w:rsid w:val="00726072"/>
    <w:rsid w:val="00726A4A"/>
    <w:rsid w:val="0072712E"/>
    <w:rsid w:val="007304B0"/>
    <w:rsid w:val="00730F15"/>
    <w:rsid w:val="007320BF"/>
    <w:rsid w:val="00732ED8"/>
    <w:rsid w:val="00734961"/>
    <w:rsid w:val="00734C94"/>
    <w:rsid w:val="00735463"/>
    <w:rsid w:val="00735762"/>
    <w:rsid w:val="0073626C"/>
    <w:rsid w:val="00736772"/>
    <w:rsid w:val="00737C66"/>
    <w:rsid w:val="00743417"/>
    <w:rsid w:val="007444A6"/>
    <w:rsid w:val="00746EE6"/>
    <w:rsid w:val="007514E6"/>
    <w:rsid w:val="00752146"/>
    <w:rsid w:val="00753A8D"/>
    <w:rsid w:val="00754C70"/>
    <w:rsid w:val="0075796E"/>
    <w:rsid w:val="00760BB0"/>
    <w:rsid w:val="0076157A"/>
    <w:rsid w:val="007620F1"/>
    <w:rsid w:val="0076413A"/>
    <w:rsid w:val="00764BFC"/>
    <w:rsid w:val="00766031"/>
    <w:rsid w:val="007660D5"/>
    <w:rsid w:val="00766E45"/>
    <w:rsid w:val="00767B02"/>
    <w:rsid w:val="00772A9B"/>
    <w:rsid w:val="00773E47"/>
    <w:rsid w:val="00774D87"/>
    <w:rsid w:val="00776E00"/>
    <w:rsid w:val="007770ED"/>
    <w:rsid w:val="00777227"/>
    <w:rsid w:val="00777316"/>
    <w:rsid w:val="00777372"/>
    <w:rsid w:val="0078027A"/>
    <w:rsid w:val="00780AFC"/>
    <w:rsid w:val="00780E68"/>
    <w:rsid w:val="00782B1C"/>
    <w:rsid w:val="00784050"/>
    <w:rsid w:val="00784593"/>
    <w:rsid w:val="007848B8"/>
    <w:rsid w:val="0078568B"/>
    <w:rsid w:val="007862A9"/>
    <w:rsid w:val="00786AAB"/>
    <w:rsid w:val="00790168"/>
    <w:rsid w:val="00794B15"/>
    <w:rsid w:val="00794B1B"/>
    <w:rsid w:val="00796392"/>
    <w:rsid w:val="007973A6"/>
    <w:rsid w:val="00797950"/>
    <w:rsid w:val="007A0075"/>
    <w:rsid w:val="007A00EF"/>
    <w:rsid w:val="007A34D4"/>
    <w:rsid w:val="007A387E"/>
    <w:rsid w:val="007A4B16"/>
    <w:rsid w:val="007A56AB"/>
    <w:rsid w:val="007A6D7F"/>
    <w:rsid w:val="007A7C9A"/>
    <w:rsid w:val="007B043D"/>
    <w:rsid w:val="007B166A"/>
    <w:rsid w:val="007B19EA"/>
    <w:rsid w:val="007B2B74"/>
    <w:rsid w:val="007B2DE9"/>
    <w:rsid w:val="007B4166"/>
    <w:rsid w:val="007B5E07"/>
    <w:rsid w:val="007B65A2"/>
    <w:rsid w:val="007C006E"/>
    <w:rsid w:val="007C0A2D"/>
    <w:rsid w:val="007C0C3D"/>
    <w:rsid w:val="007C0E98"/>
    <w:rsid w:val="007C27B0"/>
    <w:rsid w:val="007D00ED"/>
    <w:rsid w:val="007D421D"/>
    <w:rsid w:val="007D4F4A"/>
    <w:rsid w:val="007D66A4"/>
    <w:rsid w:val="007D67C3"/>
    <w:rsid w:val="007D6A81"/>
    <w:rsid w:val="007D6C20"/>
    <w:rsid w:val="007D6F0A"/>
    <w:rsid w:val="007D7079"/>
    <w:rsid w:val="007D7D33"/>
    <w:rsid w:val="007E0A97"/>
    <w:rsid w:val="007E2203"/>
    <w:rsid w:val="007E2361"/>
    <w:rsid w:val="007E288D"/>
    <w:rsid w:val="007E2F50"/>
    <w:rsid w:val="007E41DE"/>
    <w:rsid w:val="007E44CC"/>
    <w:rsid w:val="007E4570"/>
    <w:rsid w:val="007E4D74"/>
    <w:rsid w:val="007E5FE7"/>
    <w:rsid w:val="007E616E"/>
    <w:rsid w:val="007E6DE2"/>
    <w:rsid w:val="007E7224"/>
    <w:rsid w:val="007E7273"/>
    <w:rsid w:val="007E7718"/>
    <w:rsid w:val="007F002A"/>
    <w:rsid w:val="007F0187"/>
    <w:rsid w:val="007F1A9C"/>
    <w:rsid w:val="007F300B"/>
    <w:rsid w:val="007F4932"/>
    <w:rsid w:val="007F5ED3"/>
    <w:rsid w:val="007F602A"/>
    <w:rsid w:val="007F639A"/>
    <w:rsid w:val="007F66A7"/>
    <w:rsid w:val="007F6A57"/>
    <w:rsid w:val="008014C3"/>
    <w:rsid w:val="00803972"/>
    <w:rsid w:val="00803A01"/>
    <w:rsid w:val="00803B83"/>
    <w:rsid w:val="00804059"/>
    <w:rsid w:val="00804BB3"/>
    <w:rsid w:val="00806151"/>
    <w:rsid w:val="008076B7"/>
    <w:rsid w:val="00807AC3"/>
    <w:rsid w:val="0081112F"/>
    <w:rsid w:val="00811A36"/>
    <w:rsid w:val="00814FF1"/>
    <w:rsid w:val="00817369"/>
    <w:rsid w:val="00823128"/>
    <w:rsid w:val="00824C59"/>
    <w:rsid w:val="0082579C"/>
    <w:rsid w:val="00825C3F"/>
    <w:rsid w:val="0082680C"/>
    <w:rsid w:val="00830167"/>
    <w:rsid w:val="00830A55"/>
    <w:rsid w:val="00831938"/>
    <w:rsid w:val="00833E50"/>
    <w:rsid w:val="0083527B"/>
    <w:rsid w:val="0083773D"/>
    <w:rsid w:val="00837B07"/>
    <w:rsid w:val="00842273"/>
    <w:rsid w:val="00842E1A"/>
    <w:rsid w:val="00843229"/>
    <w:rsid w:val="00844609"/>
    <w:rsid w:val="008463EF"/>
    <w:rsid w:val="008506B4"/>
    <w:rsid w:val="00850812"/>
    <w:rsid w:val="008529E3"/>
    <w:rsid w:val="00854CAC"/>
    <w:rsid w:val="00854D08"/>
    <w:rsid w:val="008603F2"/>
    <w:rsid w:val="00860FB8"/>
    <w:rsid w:val="00861480"/>
    <w:rsid w:val="0086168F"/>
    <w:rsid w:val="008637C9"/>
    <w:rsid w:val="00863801"/>
    <w:rsid w:val="008650BC"/>
    <w:rsid w:val="008665FB"/>
    <w:rsid w:val="008674C2"/>
    <w:rsid w:val="00867ECE"/>
    <w:rsid w:val="00870C57"/>
    <w:rsid w:val="008718CF"/>
    <w:rsid w:val="00872704"/>
    <w:rsid w:val="00872E7A"/>
    <w:rsid w:val="008751CD"/>
    <w:rsid w:val="00875F59"/>
    <w:rsid w:val="008761D1"/>
    <w:rsid w:val="00876820"/>
    <w:rsid w:val="00876B9A"/>
    <w:rsid w:val="00881CB6"/>
    <w:rsid w:val="00882F96"/>
    <w:rsid w:val="008855E5"/>
    <w:rsid w:val="00886072"/>
    <w:rsid w:val="00886CBD"/>
    <w:rsid w:val="00886EB3"/>
    <w:rsid w:val="00887AFA"/>
    <w:rsid w:val="00890A15"/>
    <w:rsid w:val="00891A34"/>
    <w:rsid w:val="008928C7"/>
    <w:rsid w:val="008933BF"/>
    <w:rsid w:val="00894889"/>
    <w:rsid w:val="00894F70"/>
    <w:rsid w:val="00895A77"/>
    <w:rsid w:val="00897220"/>
    <w:rsid w:val="008976CB"/>
    <w:rsid w:val="00897700"/>
    <w:rsid w:val="008A0C8F"/>
    <w:rsid w:val="008A10C4"/>
    <w:rsid w:val="008A27E0"/>
    <w:rsid w:val="008A35BE"/>
    <w:rsid w:val="008A4C9D"/>
    <w:rsid w:val="008A511B"/>
    <w:rsid w:val="008A7112"/>
    <w:rsid w:val="008A7A47"/>
    <w:rsid w:val="008B003B"/>
    <w:rsid w:val="008B0248"/>
    <w:rsid w:val="008B02B2"/>
    <w:rsid w:val="008B058C"/>
    <w:rsid w:val="008B1ADE"/>
    <w:rsid w:val="008B2B61"/>
    <w:rsid w:val="008B3592"/>
    <w:rsid w:val="008B374E"/>
    <w:rsid w:val="008B55F2"/>
    <w:rsid w:val="008B6A31"/>
    <w:rsid w:val="008B6B35"/>
    <w:rsid w:val="008B6C9D"/>
    <w:rsid w:val="008B70C7"/>
    <w:rsid w:val="008C1A07"/>
    <w:rsid w:val="008C217B"/>
    <w:rsid w:val="008C2321"/>
    <w:rsid w:val="008C27AE"/>
    <w:rsid w:val="008C354B"/>
    <w:rsid w:val="008C3FD4"/>
    <w:rsid w:val="008C4585"/>
    <w:rsid w:val="008C4E85"/>
    <w:rsid w:val="008C6D73"/>
    <w:rsid w:val="008C7BCA"/>
    <w:rsid w:val="008D0005"/>
    <w:rsid w:val="008D0BC3"/>
    <w:rsid w:val="008D0BCA"/>
    <w:rsid w:val="008D191D"/>
    <w:rsid w:val="008D1D64"/>
    <w:rsid w:val="008D3574"/>
    <w:rsid w:val="008D3DDD"/>
    <w:rsid w:val="008D4307"/>
    <w:rsid w:val="008D44B3"/>
    <w:rsid w:val="008D507E"/>
    <w:rsid w:val="008E0CCA"/>
    <w:rsid w:val="008E3575"/>
    <w:rsid w:val="008E43E1"/>
    <w:rsid w:val="008E458C"/>
    <w:rsid w:val="008E7110"/>
    <w:rsid w:val="008F086B"/>
    <w:rsid w:val="008F11A6"/>
    <w:rsid w:val="008F1385"/>
    <w:rsid w:val="008F2931"/>
    <w:rsid w:val="008F5A84"/>
    <w:rsid w:val="008F5F33"/>
    <w:rsid w:val="008F7C1D"/>
    <w:rsid w:val="008F7EC9"/>
    <w:rsid w:val="00901D8A"/>
    <w:rsid w:val="009028B6"/>
    <w:rsid w:val="00904D99"/>
    <w:rsid w:val="009063E2"/>
    <w:rsid w:val="00906BA4"/>
    <w:rsid w:val="0090764A"/>
    <w:rsid w:val="009103FE"/>
    <w:rsid w:val="0091046A"/>
    <w:rsid w:val="00910E24"/>
    <w:rsid w:val="009120CE"/>
    <w:rsid w:val="00917134"/>
    <w:rsid w:val="009178FD"/>
    <w:rsid w:val="00920DB4"/>
    <w:rsid w:val="00921EA7"/>
    <w:rsid w:val="009230D7"/>
    <w:rsid w:val="00924069"/>
    <w:rsid w:val="0092417B"/>
    <w:rsid w:val="0092570D"/>
    <w:rsid w:val="00926086"/>
    <w:rsid w:val="00926597"/>
    <w:rsid w:val="00926ABD"/>
    <w:rsid w:val="00926D1C"/>
    <w:rsid w:val="00927238"/>
    <w:rsid w:val="009300B9"/>
    <w:rsid w:val="00931240"/>
    <w:rsid w:val="009315B0"/>
    <w:rsid w:val="00931691"/>
    <w:rsid w:val="00931FDF"/>
    <w:rsid w:val="00932EBF"/>
    <w:rsid w:val="00935610"/>
    <w:rsid w:val="00936B82"/>
    <w:rsid w:val="00940567"/>
    <w:rsid w:val="009409B1"/>
    <w:rsid w:val="00942A72"/>
    <w:rsid w:val="00943CB4"/>
    <w:rsid w:val="00943EA4"/>
    <w:rsid w:val="0094511D"/>
    <w:rsid w:val="00945316"/>
    <w:rsid w:val="00945435"/>
    <w:rsid w:val="009461FA"/>
    <w:rsid w:val="00947F4E"/>
    <w:rsid w:val="00953A6E"/>
    <w:rsid w:val="00955BFD"/>
    <w:rsid w:val="0095604D"/>
    <w:rsid w:val="00956DB9"/>
    <w:rsid w:val="00957B5A"/>
    <w:rsid w:val="0096032F"/>
    <w:rsid w:val="00962483"/>
    <w:rsid w:val="00962550"/>
    <w:rsid w:val="00962EAF"/>
    <w:rsid w:val="00963309"/>
    <w:rsid w:val="00963906"/>
    <w:rsid w:val="0096616B"/>
    <w:rsid w:val="009662D0"/>
    <w:rsid w:val="00966D47"/>
    <w:rsid w:val="00967A55"/>
    <w:rsid w:val="0097010E"/>
    <w:rsid w:val="009705CE"/>
    <w:rsid w:val="00970A8C"/>
    <w:rsid w:val="00970FA8"/>
    <w:rsid w:val="00971176"/>
    <w:rsid w:val="00971B77"/>
    <w:rsid w:val="0097462E"/>
    <w:rsid w:val="00974861"/>
    <w:rsid w:val="00974C22"/>
    <w:rsid w:val="009759F6"/>
    <w:rsid w:val="0097608E"/>
    <w:rsid w:val="009769BB"/>
    <w:rsid w:val="009777A5"/>
    <w:rsid w:val="00980D2F"/>
    <w:rsid w:val="009820C1"/>
    <w:rsid w:val="00985F33"/>
    <w:rsid w:val="00986985"/>
    <w:rsid w:val="00987D01"/>
    <w:rsid w:val="0099027C"/>
    <w:rsid w:val="009908FB"/>
    <w:rsid w:val="00990AD4"/>
    <w:rsid w:val="00990D1A"/>
    <w:rsid w:val="00991E68"/>
    <w:rsid w:val="00992312"/>
    <w:rsid w:val="00992EFF"/>
    <w:rsid w:val="00995041"/>
    <w:rsid w:val="009962E9"/>
    <w:rsid w:val="009A1EDB"/>
    <w:rsid w:val="009A2E9D"/>
    <w:rsid w:val="009A425B"/>
    <w:rsid w:val="009A4E51"/>
    <w:rsid w:val="009A5887"/>
    <w:rsid w:val="009A5ECF"/>
    <w:rsid w:val="009A5F75"/>
    <w:rsid w:val="009A6C02"/>
    <w:rsid w:val="009A7A6E"/>
    <w:rsid w:val="009A7A87"/>
    <w:rsid w:val="009B045C"/>
    <w:rsid w:val="009B2658"/>
    <w:rsid w:val="009B272A"/>
    <w:rsid w:val="009B2A14"/>
    <w:rsid w:val="009B2D84"/>
    <w:rsid w:val="009B3FBC"/>
    <w:rsid w:val="009B4395"/>
    <w:rsid w:val="009B46D7"/>
    <w:rsid w:val="009B58EB"/>
    <w:rsid w:val="009B6DDB"/>
    <w:rsid w:val="009C0438"/>
    <w:rsid w:val="009C0DED"/>
    <w:rsid w:val="009C11BF"/>
    <w:rsid w:val="009C242B"/>
    <w:rsid w:val="009C2A4E"/>
    <w:rsid w:val="009C54B5"/>
    <w:rsid w:val="009C55AF"/>
    <w:rsid w:val="009C72B9"/>
    <w:rsid w:val="009D330B"/>
    <w:rsid w:val="009D4F32"/>
    <w:rsid w:val="009D5EF0"/>
    <w:rsid w:val="009D61D2"/>
    <w:rsid w:val="009D7546"/>
    <w:rsid w:val="009D7C98"/>
    <w:rsid w:val="009E097F"/>
    <w:rsid w:val="009E0F6D"/>
    <w:rsid w:val="009E128B"/>
    <w:rsid w:val="009E1905"/>
    <w:rsid w:val="009E1DFF"/>
    <w:rsid w:val="009E2382"/>
    <w:rsid w:val="009E3CBE"/>
    <w:rsid w:val="009E5663"/>
    <w:rsid w:val="009E61D8"/>
    <w:rsid w:val="009E6560"/>
    <w:rsid w:val="009E6DB8"/>
    <w:rsid w:val="009F35FC"/>
    <w:rsid w:val="009F3D54"/>
    <w:rsid w:val="009F4371"/>
    <w:rsid w:val="009F621B"/>
    <w:rsid w:val="009F7040"/>
    <w:rsid w:val="00A0224C"/>
    <w:rsid w:val="00A04DB1"/>
    <w:rsid w:val="00A05E41"/>
    <w:rsid w:val="00A06002"/>
    <w:rsid w:val="00A10344"/>
    <w:rsid w:val="00A10A72"/>
    <w:rsid w:val="00A10B4F"/>
    <w:rsid w:val="00A11874"/>
    <w:rsid w:val="00A11D7C"/>
    <w:rsid w:val="00A15CEE"/>
    <w:rsid w:val="00A16DA7"/>
    <w:rsid w:val="00A200CA"/>
    <w:rsid w:val="00A20ED6"/>
    <w:rsid w:val="00A22117"/>
    <w:rsid w:val="00A2321A"/>
    <w:rsid w:val="00A23B38"/>
    <w:rsid w:val="00A24437"/>
    <w:rsid w:val="00A2455A"/>
    <w:rsid w:val="00A2550E"/>
    <w:rsid w:val="00A25C61"/>
    <w:rsid w:val="00A26683"/>
    <w:rsid w:val="00A3263D"/>
    <w:rsid w:val="00A32FA1"/>
    <w:rsid w:val="00A347DE"/>
    <w:rsid w:val="00A37432"/>
    <w:rsid w:val="00A37D7F"/>
    <w:rsid w:val="00A41A7B"/>
    <w:rsid w:val="00A42ECB"/>
    <w:rsid w:val="00A435E6"/>
    <w:rsid w:val="00A45C0D"/>
    <w:rsid w:val="00A46410"/>
    <w:rsid w:val="00A4660D"/>
    <w:rsid w:val="00A47414"/>
    <w:rsid w:val="00A5058C"/>
    <w:rsid w:val="00A5227B"/>
    <w:rsid w:val="00A54FEA"/>
    <w:rsid w:val="00A551E3"/>
    <w:rsid w:val="00A55A49"/>
    <w:rsid w:val="00A56884"/>
    <w:rsid w:val="00A56914"/>
    <w:rsid w:val="00A57688"/>
    <w:rsid w:val="00A611E0"/>
    <w:rsid w:val="00A62CA4"/>
    <w:rsid w:val="00A62EAD"/>
    <w:rsid w:val="00A65E52"/>
    <w:rsid w:val="00A6638D"/>
    <w:rsid w:val="00A66C6A"/>
    <w:rsid w:val="00A67EC5"/>
    <w:rsid w:val="00A71D8B"/>
    <w:rsid w:val="00A74683"/>
    <w:rsid w:val="00A74D4C"/>
    <w:rsid w:val="00A76D01"/>
    <w:rsid w:val="00A82A00"/>
    <w:rsid w:val="00A842E9"/>
    <w:rsid w:val="00A84481"/>
    <w:rsid w:val="00A84625"/>
    <w:rsid w:val="00A84A94"/>
    <w:rsid w:val="00A904B4"/>
    <w:rsid w:val="00A91F28"/>
    <w:rsid w:val="00A9233B"/>
    <w:rsid w:val="00A92B4C"/>
    <w:rsid w:val="00A96562"/>
    <w:rsid w:val="00A967A8"/>
    <w:rsid w:val="00A96EA5"/>
    <w:rsid w:val="00AA18D9"/>
    <w:rsid w:val="00AA39E4"/>
    <w:rsid w:val="00AA4E3D"/>
    <w:rsid w:val="00AA5351"/>
    <w:rsid w:val="00AA78E5"/>
    <w:rsid w:val="00AB04EC"/>
    <w:rsid w:val="00AB1740"/>
    <w:rsid w:val="00AB476D"/>
    <w:rsid w:val="00AB5FB6"/>
    <w:rsid w:val="00AB7144"/>
    <w:rsid w:val="00AC1926"/>
    <w:rsid w:val="00AC2562"/>
    <w:rsid w:val="00AC419F"/>
    <w:rsid w:val="00AC79FF"/>
    <w:rsid w:val="00AD10A6"/>
    <w:rsid w:val="00AD1256"/>
    <w:rsid w:val="00AD1DAA"/>
    <w:rsid w:val="00AD2006"/>
    <w:rsid w:val="00AD2698"/>
    <w:rsid w:val="00AD2E90"/>
    <w:rsid w:val="00AD4555"/>
    <w:rsid w:val="00AD6547"/>
    <w:rsid w:val="00AE02FB"/>
    <w:rsid w:val="00AE07F2"/>
    <w:rsid w:val="00AE0A3E"/>
    <w:rsid w:val="00AE489E"/>
    <w:rsid w:val="00AE499D"/>
    <w:rsid w:val="00AE5091"/>
    <w:rsid w:val="00AF145C"/>
    <w:rsid w:val="00AF1483"/>
    <w:rsid w:val="00AF1ACF"/>
    <w:rsid w:val="00AF1E23"/>
    <w:rsid w:val="00AF1FC4"/>
    <w:rsid w:val="00AF637B"/>
    <w:rsid w:val="00AF6BE7"/>
    <w:rsid w:val="00AF741A"/>
    <w:rsid w:val="00AF7933"/>
    <w:rsid w:val="00AF7F81"/>
    <w:rsid w:val="00B01726"/>
    <w:rsid w:val="00B01AFF"/>
    <w:rsid w:val="00B025E6"/>
    <w:rsid w:val="00B0542D"/>
    <w:rsid w:val="00B05589"/>
    <w:rsid w:val="00B05CC7"/>
    <w:rsid w:val="00B05D24"/>
    <w:rsid w:val="00B06A45"/>
    <w:rsid w:val="00B06B93"/>
    <w:rsid w:val="00B06CB5"/>
    <w:rsid w:val="00B1040A"/>
    <w:rsid w:val="00B10E15"/>
    <w:rsid w:val="00B11975"/>
    <w:rsid w:val="00B11FF8"/>
    <w:rsid w:val="00B128F4"/>
    <w:rsid w:val="00B12B58"/>
    <w:rsid w:val="00B136E7"/>
    <w:rsid w:val="00B156A9"/>
    <w:rsid w:val="00B15F6D"/>
    <w:rsid w:val="00B179C1"/>
    <w:rsid w:val="00B20D62"/>
    <w:rsid w:val="00B225D2"/>
    <w:rsid w:val="00B23A7A"/>
    <w:rsid w:val="00B25573"/>
    <w:rsid w:val="00B26D8B"/>
    <w:rsid w:val="00B272C1"/>
    <w:rsid w:val="00B27E39"/>
    <w:rsid w:val="00B3011D"/>
    <w:rsid w:val="00B30EB2"/>
    <w:rsid w:val="00B321CB"/>
    <w:rsid w:val="00B322BC"/>
    <w:rsid w:val="00B34DDE"/>
    <w:rsid w:val="00B34E08"/>
    <w:rsid w:val="00B350D8"/>
    <w:rsid w:val="00B37E78"/>
    <w:rsid w:val="00B40976"/>
    <w:rsid w:val="00B410B1"/>
    <w:rsid w:val="00B41C25"/>
    <w:rsid w:val="00B43676"/>
    <w:rsid w:val="00B447CA"/>
    <w:rsid w:val="00B453F8"/>
    <w:rsid w:val="00B46D45"/>
    <w:rsid w:val="00B4719A"/>
    <w:rsid w:val="00B47FB5"/>
    <w:rsid w:val="00B513CE"/>
    <w:rsid w:val="00B531A7"/>
    <w:rsid w:val="00B532CC"/>
    <w:rsid w:val="00B53473"/>
    <w:rsid w:val="00B54FDE"/>
    <w:rsid w:val="00B555B0"/>
    <w:rsid w:val="00B56498"/>
    <w:rsid w:val="00B575EB"/>
    <w:rsid w:val="00B57CE4"/>
    <w:rsid w:val="00B57FF1"/>
    <w:rsid w:val="00B61261"/>
    <w:rsid w:val="00B61F22"/>
    <w:rsid w:val="00B622E6"/>
    <w:rsid w:val="00B648E8"/>
    <w:rsid w:val="00B65590"/>
    <w:rsid w:val="00B667FF"/>
    <w:rsid w:val="00B676BA"/>
    <w:rsid w:val="00B71564"/>
    <w:rsid w:val="00B73957"/>
    <w:rsid w:val="00B7611B"/>
    <w:rsid w:val="00B766EF"/>
    <w:rsid w:val="00B76763"/>
    <w:rsid w:val="00B7727C"/>
    <w:rsid w:val="00B7732B"/>
    <w:rsid w:val="00B77747"/>
    <w:rsid w:val="00B77A30"/>
    <w:rsid w:val="00B804C8"/>
    <w:rsid w:val="00B83EF5"/>
    <w:rsid w:val="00B86D6C"/>
    <w:rsid w:val="00B878ED"/>
    <w:rsid w:val="00B879F0"/>
    <w:rsid w:val="00B9081A"/>
    <w:rsid w:val="00B91096"/>
    <w:rsid w:val="00B91DB6"/>
    <w:rsid w:val="00B93612"/>
    <w:rsid w:val="00B9366E"/>
    <w:rsid w:val="00B946B0"/>
    <w:rsid w:val="00B95228"/>
    <w:rsid w:val="00B95D38"/>
    <w:rsid w:val="00B97E0A"/>
    <w:rsid w:val="00BA0085"/>
    <w:rsid w:val="00BA21B5"/>
    <w:rsid w:val="00BA4006"/>
    <w:rsid w:val="00BA5633"/>
    <w:rsid w:val="00BA56CC"/>
    <w:rsid w:val="00BA6071"/>
    <w:rsid w:val="00BA6E1A"/>
    <w:rsid w:val="00BB016C"/>
    <w:rsid w:val="00BB07F7"/>
    <w:rsid w:val="00BB5D7D"/>
    <w:rsid w:val="00BB65C5"/>
    <w:rsid w:val="00BB69F5"/>
    <w:rsid w:val="00BB73B0"/>
    <w:rsid w:val="00BC1E53"/>
    <w:rsid w:val="00BC25AA"/>
    <w:rsid w:val="00BC3533"/>
    <w:rsid w:val="00BC630F"/>
    <w:rsid w:val="00BC72CB"/>
    <w:rsid w:val="00BD04EE"/>
    <w:rsid w:val="00BD1498"/>
    <w:rsid w:val="00BD2AA0"/>
    <w:rsid w:val="00BD512D"/>
    <w:rsid w:val="00BD7B22"/>
    <w:rsid w:val="00BD7C9F"/>
    <w:rsid w:val="00BE4FB0"/>
    <w:rsid w:val="00BE5259"/>
    <w:rsid w:val="00BE606A"/>
    <w:rsid w:val="00BE79BC"/>
    <w:rsid w:val="00BE7C8D"/>
    <w:rsid w:val="00BE7E95"/>
    <w:rsid w:val="00BF4B94"/>
    <w:rsid w:val="00BF6221"/>
    <w:rsid w:val="00BF7FD4"/>
    <w:rsid w:val="00C01603"/>
    <w:rsid w:val="00C022E3"/>
    <w:rsid w:val="00C042E4"/>
    <w:rsid w:val="00C05A30"/>
    <w:rsid w:val="00C124EB"/>
    <w:rsid w:val="00C131B0"/>
    <w:rsid w:val="00C14A7F"/>
    <w:rsid w:val="00C20FC1"/>
    <w:rsid w:val="00C223D6"/>
    <w:rsid w:val="00C22AC8"/>
    <w:rsid w:val="00C22D17"/>
    <w:rsid w:val="00C23402"/>
    <w:rsid w:val="00C23BAC"/>
    <w:rsid w:val="00C246E7"/>
    <w:rsid w:val="00C24957"/>
    <w:rsid w:val="00C249F7"/>
    <w:rsid w:val="00C25AD4"/>
    <w:rsid w:val="00C264A4"/>
    <w:rsid w:val="00C26BB2"/>
    <w:rsid w:val="00C3049D"/>
    <w:rsid w:val="00C3096A"/>
    <w:rsid w:val="00C320F6"/>
    <w:rsid w:val="00C344AE"/>
    <w:rsid w:val="00C355A1"/>
    <w:rsid w:val="00C36471"/>
    <w:rsid w:val="00C36CBB"/>
    <w:rsid w:val="00C37E69"/>
    <w:rsid w:val="00C42154"/>
    <w:rsid w:val="00C45AF0"/>
    <w:rsid w:val="00C463F2"/>
    <w:rsid w:val="00C46F77"/>
    <w:rsid w:val="00C4712D"/>
    <w:rsid w:val="00C471BA"/>
    <w:rsid w:val="00C47282"/>
    <w:rsid w:val="00C52000"/>
    <w:rsid w:val="00C54155"/>
    <w:rsid w:val="00C54D83"/>
    <w:rsid w:val="00C550F8"/>
    <w:rsid w:val="00C555C9"/>
    <w:rsid w:val="00C564A9"/>
    <w:rsid w:val="00C57729"/>
    <w:rsid w:val="00C60423"/>
    <w:rsid w:val="00C62044"/>
    <w:rsid w:val="00C63AB7"/>
    <w:rsid w:val="00C65352"/>
    <w:rsid w:val="00C6554A"/>
    <w:rsid w:val="00C65615"/>
    <w:rsid w:val="00C659C4"/>
    <w:rsid w:val="00C709B1"/>
    <w:rsid w:val="00C71445"/>
    <w:rsid w:val="00C71DB3"/>
    <w:rsid w:val="00C725B7"/>
    <w:rsid w:val="00C740D9"/>
    <w:rsid w:val="00C74A64"/>
    <w:rsid w:val="00C74CCB"/>
    <w:rsid w:val="00C75085"/>
    <w:rsid w:val="00C7642A"/>
    <w:rsid w:val="00C77F07"/>
    <w:rsid w:val="00C801E3"/>
    <w:rsid w:val="00C81178"/>
    <w:rsid w:val="00C8117D"/>
    <w:rsid w:val="00C8241A"/>
    <w:rsid w:val="00C84F0D"/>
    <w:rsid w:val="00C9001B"/>
    <w:rsid w:val="00C94097"/>
    <w:rsid w:val="00C94845"/>
    <w:rsid w:val="00C94F55"/>
    <w:rsid w:val="00C95DAF"/>
    <w:rsid w:val="00C976BE"/>
    <w:rsid w:val="00CA129E"/>
    <w:rsid w:val="00CA2F63"/>
    <w:rsid w:val="00CA390A"/>
    <w:rsid w:val="00CA7D62"/>
    <w:rsid w:val="00CB04A0"/>
    <w:rsid w:val="00CB07A8"/>
    <w:rsid w:val="00CB0BB0"/>
    <w:rsid w:val="00CB37C0"/>
    <w:rsid w:val="00CB49BD"/>
    <w:rsid w:val="00CB5819"/>
    <w:rsid w:val="00CB6ABE"/>
    <w:rsid w:val="00CC1A4D"/>
    <w:rsid w:val="00CC20BE"/>
    <w:rsid w:val="00CC5AEB"/>
    <w:rsid w:val="00CD0493"/>
    <w:rsid w:val="00CD074C"/>
    <w:rsid w:val="00CD4622"/>
    <w:rsid w:val="00CD4A57"/>
    <w:rsid w:val="00CD581A"/>
    <w:rsid w:val="00CD779E"/>
    <w:rsid w:val="00CE00CC"/>
    <w:rsid w:val="00CE2060"/>
    <w:rsid w:val="00CE21D2"/>
    <w:rsid w:val="00CE345D"/>
    <w:rsid w:val="00CE34DC"/>
    <w:rsid w:val="00CE6A67"/>
    <w:rsid w:val="00CF0361"/>
    <w:rsid w:val="00CF14BB"/>
    <w:rsid w:val="00CF1EC1"/>
    <w:rsid w:val="00CF2151"/>
    <w:rsid w:val="00CF4114"/>
    <w:rsid w:val="00CF47B9"/>
    <w:rsid w:val="00CF5A7A"/>
    <w:rsid w:val="00CF6AB0"/>
    <w:rsid w:val="00CF6C05"/>
    <w:rsid w:val="00CF6EB6"/>
    <w:rsid w:val="00CF6F7E"/>
    <w:rsid w:val="00CF739F"/>
    <w:rsid w:val="00CF7757"/>
    <w:rsid w:val="00D00E9D"/>
    <w:rsid w:val="00D0162B"/>
    <w:rsid w:val="00D01AB5"/>
    <w:rsid w:val="00D01C5D"/>
    <w:rsid w:val="00D043EF"/>
    <w:rsid w:val="00D04574"/>
    <w:rsid w:val="00D049D8"/>
    <w:rsid w:val="00D04A1E"/>
    <w:rsid w:val="00D05882"/>
    <w:rsid w:val="00D05F70"/>
    <w:rsid w:val="00D07882"/>
    <w:rsid w:val="00D1017F"/>
    <w:rsid w:val="00D1055A"/>
    <w:rsid w:val="00D123BA"/>
    <w:rsid w:val="00D13C97"/>
    <w:rsid w:val="00D146F1"/>
    <w:rsid w:val="00D14FDC"/>
    <w:rsid w:val="00D159E5"/>
    <w:rsid w:val="00D16548"/>
    <w:rsid w:val="00D16E9F"/>
    <w:rsid w:val="00D17392"/>
    <w:rsid w:val="00D17EE6"/>
    <w:rsid w:val="00D21734"/>
    <w:rsid w:val="00D22749"/>
    <w:rsid w:val="00D235E4"/>
    <w:rsid w:val="00D23CD3"/>
    <w:rsid w:val="00D25D1A"/>
    <w:rsid w:val="00D3030F"/>
    <w:rsid w:val="00D31E14"/>
    <w:rsid w:val="00D32477"/>
    <w:rsid w:val="00D32E19"/>
    <w:rsid w:val="00D33604"/>
    <w:rsid w:val="00D34562"/>
    <w:rsid w:val="00D35508"/>
    <w:rsid w:val="00D35C8B"/>
    <w:rsid w:val="00D37B08"/>
    <w:rsid w:val="00D413A4"/>
    <w:rsid w:val="00D4152A"/>
    <w:rsid w:val="00D430A3"/>
    <w:rsid w:val="00D437FF"/>
    <w:rsid w:val="00D44CC0"/>
    <w:rsid w:val="00D4526A"/>
    <w:rsid w:val="00D45E55"/>
    <w:rsid w:val="00D46576"/>
    <w:rsid w:val="00D470A6"/>
    <w:rsid w:val="00D50B33"/>
    <w:rsid w:val="00D5130C"/>
    <w:rsid w:val="00D515C4"/>
    <w:rsid w:val="00D51D86"/>
    <w:rsid w:val="00D51E1E"/>
    <w:rsid w:val="00D51F01"/>
    <w:rsid w:val="00D52371"/>
    <w:rsid w:val="00D549E7"/>
    <w:rsid w:val="00D55A27"/>
    <w:rsid w:val="00D56860"/>
    <w:rsid w:val="00D569C6"/>
    <w:rsid w:val="00D577F9"/>
    <w:rsid w:val="00D619F6"/>
    <w:rsid w:val="00D61A7E"/>
    <w:rsid w:val="00D62265"/>
    <w:rsid w:val="00D62A72"/>
    <w:rsid w:val="00D62F28"/>
    <w:rsid w:val="00D63AEA"/>
    <w:rsid w:val="00D6415C"/>
    <w:rsid w:val="00D641B5"/>
    <w:rsid w:val="00D6478B"/>
    <w:rsid w:val="00D6573D"/>
    <w:rsid w:val="00D66060"/>
    <w:rsid w:val="00D67B66"/>
    <w:rsid w:val="00D70431"/>
    <w:rsid w:val="00D7094A"/>
    <w:rsid w:val="00D718F9"/>
    <w:rsid w:val="00D732BA"/>
    <w:rsid w:val="00D747C0"/>
    <w:rsid w:val="00D74E10"/>
    <w:rsid w:val="00D75F4A"/>
    <w:rsid w:val="00D767DC"/>
    <w:rsid w:val="00D80570"/>
    <w:rsid w:val="00D8512E"/>
    <w:rsid w:val="00D878F5"/>
    <w:rsid w:val="00D87C14"/>
    <w:rsid w:val="00D92211"/>
    <w:rsid w:val="00D93785"/>
    <w:rsid w:val="00D941B6"/>
    <w:rsid w:val="00DA0E5E"/>
    <w:rsid w:val="00DA1E58"/>
    <w:rsid w:val="00DA2D2B"/>
    <w:rsid w:val="00DA3FD7"/>
    <w:rsid w:val="00DA54F7"/>
    <w:rsid w:val="00DA7CCD"/>
    <w:rsid w:val="00DB0A79"/>
    <w:rsid w:val="00DB1D46"/>
    <w:rsid w:val="00DB448C"/>
    <w:rsid w:val="00DB5380"/>
    <w:rsid w:val="00DB77A6"/>
    <w:rsid w:val="00DC03AE"/>
    <w:rsid w:val="00DC1055"/>
    <w:rsid w:val="00DC3BAC"/>
    <w:rsid w:val="00DC55EC"/>
    <w:rsid w:val="00DC64E8"/>
    <w:rsid w:val="00DC673C"/>
    <w:rsid w:val="00DC6989"/>
    <w:rsid w:val="00DC7F84"/>
    <w:rsid w:val="00DD1561"/>
    <w:rsid w:val="00DD1832"/>
    <w:rsid w:val="00DD21E2"/>
    <w:rsid w:val="00DD2E9D"/>
    <w:rsid w:val="00DD4F5F"/>
    <w:rsid w:val="00DD598A"/>
    <w:rsid w:val="00DE097D"/>
    <w:rsid w:val="00DE22FD"/>
    <w:rsid w:val="00DE2575"/>
    <w:rsid w:val="00DE2831"/>
    <w:rsid w:val="00DE3E24"/>
    <w:rsid w:val="00DE4EF2"/>
    <w:rsid w:val="00DE51A4"/>
    <w:rsid w:val="00DE5469"/>
    <w:rsid w:val="00DE66C4"/>
    <w:rsid w:val="00DE77F9"/>
    <w:rsid w:val="00DF2C0E"/>
    <w:rsid w:val="00DF3AD6"/>
    <w:rsid w:val="00DF4087"/>
    <w:rsid w:val="00DF5AB9"/>
    <w:rsid w:val="00E00A77"/>
    <w:rsid w:val="00E01584"/>
    <w:rsid w:val="00E020F1"/>
    <w:rsid w:val="00E0243A"/>
    <w:rsid w:val="00E03A0F"/>
    <w:rsid w:val="00E040DC"/>
    <w:rsid w:val="00E04DB6"/>
    <w:rsid w:val="00E0581E"/>
    <w:rsid w:val="00E06948"/>
    <w:rsid w:val="00E06FFB"/>
    <w:rsid w:val="00E101FA"/>
    <w:rsid w:val="00E1045B"/>
    <w:rsid w:val="00E10F86"/>
    <w:rsid w:val="00E12CD0"/>
    <w:rsid w:val="00E145D8"/>
    <w:rsid w:val="00E16A1F"/>
    <w:rsid w:val="00E16A82"/>
    <w:rsid w:val="00E21C12"/>
    <w:rsid w:val="00E221C2"/>
    <w:rsid w:val="00E22C57"/>
    <w:rsid w:val="00E249A1"/>
    <w:rsid w:val="00E25A62"/>
    <w:rsid w:val="00E2742F"/>
    <w:rsid w:val="00E27893"/>
    <w:rsid w:val="00E30155"/>
    <w:rsid w:val="00E3041C"/>
    <w:rsid w:val="00E30ABD"/>
    <w:rsid w:val="00E32561"/>
    <w:rsid w:val="00E32950"/>
    <w:rsid w:val="00E33DC9"/>
    <w:rsid w:val="00E340B5"/>
    <w:rsid w:val="00E359A2"/>
    <w:rsid w:val="00E36404"/>
    <w:rsid w:val="00E36C07"/>
    <w:rsid w:val="00E37223"/>
    <w:rsid w:val="00E411AD"/>
    <w:rsid w:val="00E423D1"/>
    <w:rsid w:val="00E4266E"/>
    <w:rsid w:val="00E4386B"/>
    <w:rsid w:val="00E45237"/>
    <w:rsid w:val="00E4537C"/>
    <w:rsid w:val="00E46252"/>
    <w:rsid w:val="00E518AF"/>
    <w:rsid w:val="00E51BA0"/>
    <w:rsid w:val="00E52013"/>
    <w:rsid w:val="00E52F76"/>
    <w:rsid w:val="00E54564"/>
    <w:rsid w:val="00E54765"/>
    <w:rsid w:val="00E54792"/>
    <w:rsid w:val="00E56D5B"/>
    <w:rsid w:val="00E56E20"/>
    <w:rsid w:val="00E5728F"/>
    <w:rsid w:val="00E60153"/>
    <w:rsid w:val="00E6142F"/>
    <w:rsid w:val="00E61542"/>
    <w:rsid w:val="00E62A65"/>
    <w:rsid w:val="00E638D4"/>
    <w:rsid w:val="00E6395E"/>
    <w:rsid w:val="00E64158"/>
    <w:rsid w:val="00E641B6"/>
    <w:rsid w:val="00E67336"/>
    <w:rsid w:val="00E72D78"/>
    <w:rsid w:val="00E73861"/>
    <w:rsid w:val="00E80838"/>
    <w:rsid w:val="00E815BF"/>
    <w:rsid w:val="00E82348"/>
    <w:rsid w:val="00E82659"/>
    <w:rsid w:val="00E8440C"/>
    <w:rsid w:val="00E84A2C"/>
    <w:rsid w:val="00E84CF3"/>
    <w:rsid w:val="00E8527B"/>
    <w:rsid w:val="00E8682C"/>
    <w:rsid w:val="00E869B7"/>
    <w:rsid w:val="00E87D05"/>
    <w:rsid w:val="00E91FE1"/>
    <w:rsid w:val="00E93B4A"/>
    <w:rsid w:val="00E94BEB"/>
    <w:rsid w:val="00EA23BE"/>
    <w:rsid w:val="00EA4722"/>
    <w:rsid w:val="00EA5292"/>
    <w:rsid w:val="00EA5E95"/>
    <w:rsid w:val="00EA718A"/>
    <w:rsid w:val="00EB1196"/>
    <w:rsid w:val="00EB12EE"/>
    <w:rsid w:val="00EB1AAA"/>
    <w:rsid w:val="00EB3B3A"/>
    <w:rsid w:val="00EB3EBB"/>
    <w:rsid w:val="00EB52A0"/>
    <w:rsid w:val="00EB55B9"/>
    <w:rsid w:val="00EB58D9"/>
    <w:rsid w:val="00EB7D4D"/>
    <w:rsid w:val="00EC1053"/>
    <w:rsid w:val="00EC14AE"/>
    <w:rsid w:val="00EC18B6"/>
    <w:rsid w:val="00EC2542"/>
    <w:rsid w:val="00EC3DAD"/>
    <w:rsid w:val="00EC543F"/>
    <w:rsid w:val="00ED06CA"/>
    <w:rsid w:val="00ED4954"/>
    <w:rsid w:val="00ED5A43"/>
    <w:rsid w:val="00ED786E"/>
    <w:rsid w:val="00EE0943"/>
    <w:rsid w:val="00EE16BB"/>
    <w:rsid w:val="00EE2359"/>
    <w:rsid w:val="00EE33A2"/>
    <w:rsid w:val="00EE5F77"/>
    <w:rsid w:val="00EE62D4"/>
    <w:rsid w:val="00EE658B"/>
    <w:rsid w:val="00EE73B0"/>
    <w:rsid w:val="00EF0028"/>
    <w:rsid w:val="00EF176F"/>
    <w:rsid w:val="00EF1B1B"/>
    <w:rsid w:val="00EF1D90"/>
    <w:rsid w:val="00EF2BE9"/>
    <w:rsid w:val="00EF3410"/>
    <w:rsid w:val="00EF42BD"/>
    <w:rsid w:val="00EF43F8"/>
    <w:rsid w:val="00EF4433"/>
    <w:rsid w:val="00EF5A5C"/>
    <w:rsid w:val="00F00F39"/>
    <w:rsid w:val="00F01719"/>
    <w:rsid w:val="00F03A12"/>
    <w:rsid w:val="00F073E3"/>
    <w:rsid w:val="00F07759"/>
    <w:rsid w:val="00F1084E"/>
    <w:rsid w:val="00F116BE"/>
    <w:rsid w:val="00F11A8F"/>
    <w:rsid w:val="00F11EC2"/>
    <w:rsid w:val="00F14710"/>
    <w:rsid w:val="00F152B8"/>
    <w:rsid w:val="00F213E4"/>
    <w:rsid w:val="00F22A91"/>
    <w:rsid w:val="00F25569"/>
    <w:rsid w:val="00F25582"/>
    <w:rsid w:val="00F3087C"/>
    <w:rsid w:val="00F31B83"/>
    <w:rsid w:val="00F3202C"/>
    <w:rsid w:val="00F32C51"/>
    <w:rsid w:val="00F32DDC"/>
    <w:rsid w:val="00F36727"/>
    <w:rsid w:val="00F36B01"/>
    <w:rsid w:val="00F36CCA"/>
    <w:rsid w:val="00F41086"/>
    <w:rsid w:val="00F43D13"/>
    <w:rsid w:val="00F44001"/>
    <w:rsid w:val="00F440FA"/>
    <w:rsid w:val="00F45E44"/>
    <w:rsid w:val="00F4679D"/>
    <w:rsid w:val="00F46892"/>
    <w:rsid w:val="00F475AE"/>
    <w:rsid w:val="00F50B94"/>
    <w:rsid w:val="00F50E01"/>
    <w:rsid w:val="00F51D3C"/>
    <w:rsid w:val="00F5315B"/>
    <w:rsid w:val="00F539E4"/>
    <w:rsid w:val="00F546BE"/>
    <w:rsid w:val="00F54FF1"/>
    <w:rsid w:val="00F55F8B"/>
    <w:rsid w:val="00F56560"/>
    <w:rsid w:val="00F56FBB"/>
    <w:rsid w:val="00F57143"/>
    <w:rsid w:val="00F62855"/>
    <w:rsid w:val="00F62D14"/>
    <w:rsid w:val="00F62F35"/>
    <w:rsid w:val="00F638EB"/>
    <w:rsid w:val="00F63FF5"/>
    <w:rsid w:val="00F64756"/>
    <w:rsid w:val="00F67A1C"/>
    <w:rsid w:val="00F70586"/>
    <w:rsid w:val="00F70CD1"/>
    <w:rsid w:val="00F73209"/>
    <w:rsid w:val="00F76B31"/>
    <w:rsid w:val="00F80848"/>
    <w:rsid w:val="00F808D8"/>
    <w:rsid w:val="00F80BEB"/>
    <w:rsid w:val="00F814C5"/>
    <w:rsid w:val="00F82A91"/>
    <w:rsid w:val="00F82C5B"/>
    <w:rsid w:val="00F8324A"/>
    <w:rsid w:val="00F83497"/>
    <w:rsid w:val="00F8555F"/>
    <w:rsid w:val="00F85858"/>
    <w:rsid w:val="00F868DB"/>
    <w:rsid w:val="00F92981"/>
    <w:rsid w:val="00F93D26"/>
    <w:rsid w:val="00F94ABB"/>
    <w:rsid w:val="00F95744"/>
    <w:rsid w:val="00F974C7"/>
    <w:rsid w:val="00F97615"/>
    <w:rsid w:val="00F976FF"/>
    <w:rsid w:val="00F97910"/>
    <w:rsid w:val="00FA026F"/>
    <w:rsid w:val="00FA07EC"/>
    <w:rsid w:val="00FA0CD4"/>
    <w:rsid w:val="00FA1A84"/>
    <w:rsid w:val="00FA2183"/>
    <w:rsid w:val="00FA4B93"/>
    <w:rsid w:val="00FA65AD"/>
    <w:rsid w:val="00FA7792"/>
    <w:rsid w:val="00FB02E0"/>
    <w:rsid w:val="00FB08EF"/>
    <w:rsid w:val="00FB238A"/>
    <w:rsid w:val="00FB2EA6"/>
    <w:rsid w:val="00FB3058"/>
    <w:rsid w:val="00FB3E36"/>
    <w:rsid w:val="00FB501C"/>
    <w:rsid w:val="00FB5674"/>
    <w:rsid w:val="00FB56E3"/>
    <w:rsid w:val="00FB7798"/>
    <w:rsid w:val="00FC0164"/>
    <w:rsid w:val="00FC0D03"/>
    <w:rsid w:val="00FC0E52"/>
    <w:rsid w:val="00FC184C"/>
    <w:rsid w:val="00FC1CC0"/>
    <w:rsid w:val="00FC2FEC"/>
    <w:rsid w:val="00FC3B7E"/>
    <w:rsid w:val="00FC654C"/>
    <w:rsid w:val="00FD04F9"/>
    <w:rsid w:val="00FD0966"/>
    <w:rsid w:val="00FD1232"/>
    <w:rsid w:val="00FD123F"/>
    <w:rsid w:val="00FD143C"/>
    <w:rsid w:val="00FD5D1B"/>
    <w:rsid w:val="00FD7605"/>
    <w:rsid w:val="00FE1ED0"/>
    <w:rsid w:val="00FE2CFB"/>
    <w:rsid w:val="00FE531B"/>
    <w:rsid w:val="00FE6F70"/>
    <w:rsid w:val="00FF2F18"/>
    <w:rsid w:val="00FF398D"/>
    <w:rsid w:val="00FF4019"/>
    <w:rsid w:val="00FF5861"/>
    <w:rsid w:val="00FF5B0C"/>
    <w:rsid w:val="00FF78DC"/>
    <w:rsid w:val="00FF7C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65F596"/>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1FA"/>
    <w:pPr>
      <w:spacing w:after="180"/>
    </w:pPr>
    <w:rPr>
      <w:rFonts w:ascii="Arial" w:hAnsi="Arial" w:cs="Arial"/>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6385116">
      <w:bodyDiv w:val="1"/>
      <w:marLeft w:val="0"/>
      <w:marRight w:val="0"/>
      <w:marTop w:val="0"/>
      <w:marBottom w:val="0"/>
      <w:divBdr>
        <w:top w:val="none" w:sz="0" w:space="0" w:color="auto"/>
        <w:left w:val="none" w:sz="0" w:space="0" w:color="auto"/>
        <w:bottom w:val="none" w:sz="0" w:space="0" w:color="auto"/>
        <w:right w:val="none" w:sz="0" w:space="0" w:color="auto"/>
      </w:divBdr>
    </w:div>
    <w:div w:id="177812594">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13891476">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42858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1182404">
      <w:bodyDiv w:val="1"/>
      <w:marLeft w:val="0"/>
      <w:marRight w:val="0"/>
      <w:marTop w:val="0"/>
      <w:marBottom w:val="0"/>
      <w:divBdr>
        <w:top w:val="none" w:sz="0" w:space="0" w:color="auto"/>
        <w:left w:val="none" w:sz="0" w:space="0" w:color="auto"/>
        <w:bottom w:val="none" w:sz="0" w:space="0" w:color="auto"/>
        <w:right w:val="none" w:sz="0" w:space="0" w:color="auto"/>
      </w:divBdr>
    </w:div>
    <w:div w:id="7783738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4905515">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003430475">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298894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2070604">
      <w:bodyDiv w:val="1"/>
      <w:marLeft w:val="0"/>
      <w:marRight w:val="0"/>
      <w:marTop w:val="0"/>
      <w:marBottom w:val="0"/>
      <w:divBdr>
        <w:top w:val="none" w:sz="0" w:space="0" w:color="auto"/>
        <w:left w:val="none" w:sz="0" w:space="0" w:color="auto"/>
        <w:bottom w:val="none" w:sz="0" w:space="0" w:color="auto"/>
        <w:right w:val="none" w:sz="0" w:space="0" w:color="auto"/>
      </w:divBdr>
    </w:div>
    <w:div w:id="182727886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3/Inbox/Post-meeting_discussion/4/%5B0219%5D/DRAFT-6GSM-250230%20(was%206GSM-250219)%20v001_Mod.docx" TargetMode="External"/><Relationship Id="rId18" Type="http://schemas.openxmlformats.org/officeDocument/2006/relationships/hyperlink" Target="https://list.etsi.org/scripts/wa.exe?A1=ind2510C&amp;L=3GPP_SPEC_MODERNISATION" TargetMode="External"/><Relationship Id="rId26" Type="http://schemas.openxmlformats.org/officeDocument/2006/relationships/hyperlink" Target="https://list.etsi.org/scripts/wa.exe?A1=ind2510D&amp;L=3GPP_SPEC_MODERNISATION" TargetMode="External"/><Relationship Id="rId39" Type="http://schemas.openxmlformats.org/officeDocument/2006/relationships/hyperlink" Target="https://www.3gpp.org/ftp/workshop/FS_6GSpecs/6GSM_Meeting_03/Docs/6GSM-250204.zip" TargetMode="External"/><Relationship Id="rId21" Type="http://schemas.openxmlformats.org/officeDocument/2006/relationships/hyperlink" Target="https://list.etsi.org/scripts/wa.exe?A1=ind2510D&amp;L=3GPP_SPEC_MODERNISATION" TargetMode="External"/><Relationship Id="rId34" Type="http://schemas.openxmlformats.org/officeDocument/2006/relationships/hyperlink" Target="https://list.etsi.org/scripts/wa.exe?A1=ind2510D&amp;L=3GPP_SPEC_MODERNISATION" TargetMode="External"/><Relationship Id="rId42" Type="http://schemas.openxmlformats.org/officeDocument/2006/relationships/hyperlink" Target="https://www.3gpp.org/ftp/workshop/FS_6GSpecs/6GSM_Meeting_03/Docs/6GSM-250202.zip" TargetMode="External"/><Relationship Id="rId47" Type="http://schemas.openxmlformats.org/officeDocument/2006/relationships/hyperlink" Target="https://www.3gpp.org/ftp/workshop/FS_6GSpecs/6GSM_Meeting_03/Docs/6GSM-250215.zip" TargetMode="External"/><Relationship Id="rId50" Type="http://schemas.openxmlformats.org/officeDocument/2006/relationships/hyperlink" Target="https://www.3gpp.org/ftp/workshop/FS_6GSpecs/6GSM_Meeting_03/Docs/6GSM-250223.zip" TargetMode="External"/><Relationship Id="rId55" Type="http://schemas.openxmlformats.org/officeDocument/2006/relationships/hyperlink" Target="https://portal.3gpp.org/ngppapp/CreateTdoc.aspx?mode=view&amp;contributionId=1721435" TargetMode="External"/><Relationship Id="rId63" Type="http://schemas.openxmlformats.org/officeDocument/2006/relationships/hyperlink" Target="https://www.3gpp.org/ftp/workshop/FS_6GSpecs/6GSM_Meeting_03/Docs/6GSM-250213.zip" TargetMode="External"/><Relationship Id="rId68" Type="http://schemas.openxmlformats.org/officeDocument/2006/relationships/hyperlink" Target="https://www.3gpp.org/ftp/workshop/FS_6GSpecs/6GSM_Meeting_03/Docs/6GSM-250233.zip" TargetMode="External"/><Relationship Id="rId76" Type="http://schemas.openxmlformats.org/officeDocument/2006/relationships/hyperlink" Target="https://portal.3gpp.org/ngppapp/CreateTdoc.aspx?mode=view&amp;contributionId=1718149" TargetMode="External"/><Relationship Id="rId84" Type="http://schemas.openxmlformats.org/officeDocument/2006/relationships/hyperlink" Target="https://www.3gpp.org/ftp/workshop/FS_6GSpecs/6GSM_Meeting_03/Docs/6GSM-250242.zip" TargetMode="External"/><Relationship Id="rId89" Type="http://schemas.openxmlformats.org/officeDocument/2006/relationships/hyperlink" Target="https://www.3gpp.org/ftp/workshop/FS_6GSpecs/6GSM_Meeting_03/Docs/6GSM-250218.zip" TargetMode="External"/><Relationship Id="rId7" Type="http://schemas.openxmlformats.org/officeDocument/2006/relationships/hyperlink" Target="https://www.3gpp.org/ftp/workshop/FS_6GSpecs/6GSM_Meeting_03/Inbox/Post-meeting_discussion/4/%5B0208%5D/draft_6GSM-250228-opendocument-v0-rapporteur.docx" TargetMode="External"/><Relationship Id="rId71" Type="http://schemas.openxmlformats.org/officeDocument/2006/relationships/hyperlink" Target="https://portal.3gpp.org/ngppapp/CreateTdoc.aspx?mode=view&amp;contributionId=1721437" TargetMode="External"/><Relationship Id="rId92" Type="http://schemas.openxmlformats.org/officeDocument/2006/relationships/hyperlink" Target="https://www.3gpp.org/ftp/workshop/FS_6GSpecs/6GSM_Meeting_03/Docs/6GSM-250243.zip" TargetMode="External"/><Relationship Id="rId2" Type="http://schemas.openxmlformats.org/officeDocument/2006/relationships/styles" Target="styles.xml"/><Relationship Id="rId16" Type="http://schemas.openxmlformats.org/officeDocument/2006/relationships/hyperlink" Target="https://list.etsi.org/scripts/wa.exe?A1=ind2510C&amp;L=3GPP_SPEC_MODERNISATION" TargetMode="External"/><Relationship Id="rId29" Type="http://schemas.openxmlformats.org/officeDocument/2006/relationships/hyperlink" Target="https://list.etsi.org/scripts/wa.exe?A1=ind2510C&amp;L=3GPP_SPEC_MODERNISATION" TargetMode="External"/><Relationship Id="rId11" Type="http://schemas.openxmlformats.org/officeDocument/2006/relationships/hyperlink" Target="https://list.etsi.org/scripts/wa.exe?A1=ind2510C&amp;L=3GPP_SPEC_MODERNISATION" TargetMode="External"/><Relationship Id="rId24" Type="http://schemas.openxmlformats.org/officeDocument/2006/relationships/hyperlink" Target="https://www.3gpp.org/ftp/workshop/FS_6GSpecs/6GSM_Meeting_03/Inbox/Post-meeting_discussion/5.3/6GSM-250207_r01.docx" TargetMode="External"/><Relationship Id="rId32" Type="http://schemas.openxmlformats.org/officeDocument/2006/relationships/hyperlink" Target="https://list.etsi.org/scripts/wa.exe?A1=ind2510D&amp;L=3GPP_SPEC_MODERNISATION" TargetMode="External"/><Relationship Id="rId37" Type="http://schemas.openxmlformats.org/officeDocument/2006/relationships/hyperlink" Target="https://www.3gpp.org/ftp/workshop/FS_6GSpecs/6GSM_Meeting_03/Docs/6GSM-250200.zip" TargetMode="External"/><Relationship Id="rId40" Type="http://schemas.openxmlformats.org/officeDocument/2006/relationships/hyperlink" Target="https://www.3gpp.org/ftp/workshop/FS_6GSpecs/6GSM_Meeting_03/Docs/6GSM-250205.zip" TargetMode="External"/><Relationship Id="rId45" Type="http://schemas.openxmlformats.org/officeDocument/2006/relationships/hyperlink" Target="https://www.3gpp.org/ftp/workshop/FS_6GSpecs/6GSM_Meeting_03/Docs/6GSM-250214.zip" TargetMode="External"/><Relationship Id="rId53" Type="http://schemas.openxmlformats.org/officeDocument/2006/relationships/hyperlink" Target="https://www.3gpp.org/ftp/workshop/FS_6GSpecs/6GSM_Meeting_03/Docs/6GSM-250228.zip" TargetMode="External"/><Relationship Id="rId58" Type="http://schemas.openxmlformats.org/officeDocument/2006/relationships/hyperlink" Target="https://portal.3gpp.org/ngppapp/CreateTdoc.aspx?mode=view&amp;contributionId=1721436" TargetMode="External"/><Relationship Id="rId66" Type="http://schemas.openxmlformats.org/officeDocument/2006/relationships/hyperlink" Target="https://www.3gpp.org/ftp/workshop/FS_6GSpecs/6GSM_Meeting_03/Docs/6GSM-250225.zip" TargetMode="External"/><Relationship Id="rId74" Type="http://schemas.openxmlformats.org/officeDocument/2006/relationships/hyperlink" Target="https://www.3gpp.org/ftp/workshop/FS_6GSpecs/6GSM_Meeting_03/Docs/6GSM-250221.zip" TargetMode="External"/><Relationship Id="rId79" Type="http://schemas.openxmlformats.org/officeDocument/2006/relationships/hyperlink" Target="https://www.3gpp.org/ftp/workshop/FS_6GSpecs/6GSM_Meeting_03/Docs/6GSM-250222.zip" TargetMode="External"/><Relationship Id="rId87" Type="http://schemas.openxmlformats.org/officeDocument/2006/relationships/hyperlink" Target="https://www.3gpp.org/ftp/workshop/FS_6GSpecs/6GSM_Meeting_03/Docs/6GSM-250216.zip" TargetMode="External"/><Relationship Id="rId5" Type="http://schemas.openxmlformats.org/officeDocument/2006/relationships/footnotes" Target="footnotes.xml"/><Relationship Id="rId61" Type="http://schemas.openxmlformats.org/officeDocument/2006/relationships/hyperlink" Target="https://www.3gpp.org/ftp/workshop/FS_6GSpecs/6GSM_Meeting_03/Docs/6GSM-250209.zip" TargetMode="External"/><Relationship Id="rId82" Type="http://schemas.openxmlformats.org/officeDocument/2006/relationships/hyperlink" Target="https://www.3gpp.org/ftp/workshop/FS_6GSpecs/6GSM_Meeting_03/Docs/6GSM-250234.zip" TargetMode="External"/><Relationship Id="rId90" Type="http://schemas.openxmlformats.org/officeDocument/2006/relationships/hyperlink" Target="https://www.3gpp.org/ftp/workshop/FS_6GSpecs/6GSM_Meeting_03/Docs/6GSM-250235.zip" TargetMode="External"/><Relationship Id="rId95" Type="http://schemas.openxmlformats.org/officeDocument/2006/relationships/fontTable" Target="fontTable.xml"/><Relationship Id="rId19" Type="http://schemas.openxmlformats.org/officeDocument/2006/relationships/hyperlink" Target="https://list.etsi.org/scripts/wa.exe?A1=ind2510D&amp;L=3GPP_SPEC_MODERNISATION" TargetMode="External"/><Relationship Id="rId14" Type="http://schemas.openxmlformats.org/officeDocument/2006/relationships/hyperlink" Target="https://list.etsi.org/scripts/wa.exe?A1=ind2510C&amp;L=3GPP_SPEC_MODERNISATION" TargetMode="External"/><Relationship Id="rId22" Type="http://schemas.openxmlformats.org/officeDocument/2006/relationships/hyperlink" Target="https://list.etsi.org/scripts/wa.exe?A1=ind2510C&amp;L=3GPP_SPEC_MODERNISATION" TargetMode="External"/><Relationship Id="rId27" Type="http://schemas.openxmlformats.org/officeDocument/2006/relationships/hyperlink" Target="https://list.etsi.org/scripts/wa.exe?A1=ind2510C&amp;L=3GPP_SPEC_MODERNISATION" TargetMode="External"/><Relationship Id="rId30" Type="http://schemas.openxmlformats.org/officeDocument/2006/relationships/hyperlink" Target="https://list.etsi.org/scripts/wa.exe?A1=ind2510D&amp;L=3GPP_SPEC_MODERNISATION" TargetMode="External"/><Relationship Id="rId35" Type="http://schemas.openxmlformats.org/officeDocument/2006/relationships/hyperlink" Target="https://list.etsi.org/scripts/wa.exe?A1=ind2510C&amp;L=3GPP_SPEC_MODERNISATION" TargetMode="External"/><Relationship Id="rId43" Type="http://schemas.openxmlformats.org/officeDocument/2006/relationships/hyperlink" Target="https://www.3gpp.org/ftp/workshop/FS_6GSpecs/6GSM_Meeting_03/Docs/6GSM-250208.zip" TargetMode="External"/><Relationship Id="rId48" Type="http://schemas.openxmlformats.org/officeDocument/2006/relationships/hyperlink" Target="https://www.3gpp.org/ftp/workshop/FS_6GSpecs/6GSM_Meeting_03/Docs/6GSM-250219.zip" TargetMode="External"/><Relationship Id="rId56" Type="http://schemas.openxmlformats.org/officeDocument/2006/relationships/hyperlink" Target="https://www.3gpp.org/ftp/workshop/FS_6GSpecs/6GSM_Meeting_03/Docs/6GSM-250230.zip" TargetMode="External"/><Relationship Id="rId64" Type="http://schemas.openxmlformats.org/officeDocument/2006/relationships/hyperlink" Target="https://portal.3gpp.org/ngppapp/CreateTdoc.aspx?mode=view&amp;contributionId=1718148" TargetMode="External"/><Relationship Id="rId69" Type="http://schemas.openxmlformats.org/officeDocument/2006/relationships/hyperlink" Target="https://portal.3gpp.org/ngppapp/CreateTdoc.aspx?mode=view&amp;contributionId=1721438" TargetMode="External"/><Relationship Id="rId77" Type="http://schemas.openxmlformats.org/officeDocument/2006/relationships/hyperlink" Target="https://www.3gpp.org/ftp/workshop/FS_6GSpecs/6GSM_Meeting_03/Docs/6GSM-250211.zip" TargetMode="External"/><Relationship Id="rId8" Type="http://schemas.openxmlformats.org/officeDocument/2006/relationships/hyperlink" Target="https://list.etsi.org/scripts/wa.exe?A1=ind2510C&amp;L=3GPP_SPEC_MODERNISATION" TargetMode="External"/><Relationship Id="rId51" Type="http://schemas.openxmlformats.org/officeDocument/2006/relationships/hyperlink" Target="https://www.3gpp.org/ftp/workshop/FS_6GSpecs/6GSM_Meeting_03/Docs/6GSM-250224.zip" TargetMode="External"/><Relationship Id="rId72" Type="http://schemas.openxmlformats.org/officeDocument/2006/relationships/hyperlink" Target="https://www.3gpp.org/ftp/workshop/FS_6GSpecs/6GSM_Meeting_03/Docs/6GSM-250240.zip" TargetMode="External"/><Relationship Id="rId80" Type="http://schemas.openxmlformats.org/officeDocument/2006/relationships/hyperlink" Target="https://portal.3gpp.org/ngppapp/CreateTdoc.aspx?mode=view&amp;contributionId=1721440" TargetMode="External"/><Relationship Id="rId85" Type="http://schemas.openxmlformats.org/officeDocument/2006/relationships/hyperlink" Target="https://www.3gpp.org/ftp/workshop/FS_6GSpecs/6GSM_Meeting_03/Docs/6GSM-250212.zip" TargetMode="External"/><Relationship Id="rId93" Type="http://schemas.openxmlformats.org/officeDocument/2006/relationships/hyperlink" Target="https://www.3gpp.org/ftp/workshop/FS_6GSpecs/6GSM_Meeting_03/Docs/6GSM-250201.zip" TargetMode="External"/><Relationship Id="rId3" Type="http://schemas.openxmlformats.org/officeDocument/2006/relationships/settings" Target="settings.xml"/><Relationship Id="rId12" Type="http://schemas.openxmlformats.org/officeDocument/2006/relationships/hyperlink" Target="https://list.etsi.org/scripts/wa.exe?A1=ind2510D&amp;L=3GPP_SPEC_MODERNISATION" TargetMode="External"/><Relationship Id="rId17" Type="http://schemas.openxmlformats.org/officeDocument/2006/relationships/hyperlink" Target="https://list.etsi.org/scripts/wa.exe?A1=ind2510D&amp;L=3GPP_SPEC_MODERNISATION" TargetMode="External"/><Relationship Id="rId25" Type="http://schemas.openxmlformats.org/officeDocument/2006/relationships/hyperlink" Target="https://list.etsi.org/scripts/wa.exe?A1=ind2510C&amp;L=3GPP_SPEC_MODERNISATION" TargetMode="External"/><Relationship Id="rId33" Type="http://schemas.openxmlformats.org/officeDocument/2006/relationships/hyperlink" Target="https://list.etsi.org/scripts/wa.exe?A1=ind2510C&amp;L=3GPP_SPEC_MODERNISATION" TargetMode="External"/><Relationship Id="rId38" Type="http://schemas.openxmlformats.org/officeDocument/2006/relationships/hyperlink" Target="https://www.3gpp.org/ftp/workshop/FS_6GSpecs/6GSM_Meeting_03/Docs/6GSM-250203.zip" TargetMode="External"/><Relationship Id="rId46" Type="http://schemas.openxmlformats.org/officeDocument/2006/relationships/hyperlink" Target="https://portal.3gpp.org/ngppapp/CreateTdoc.aspx?mode=view&amp;contributionId=1718144" TargetMode="External"/><Relationship Id="rId59" Type="http://schemas.openxmlformats.org/officeDocument/2006/relationships/hyperlink" Target="https://www.3gpp.org/ftp/workshop/FS_6GSpecs/6GSM_Meeting_03/Docs/6GSM-250237.zip" TargetMode="External"/><Relationship Id="rId67" Type="http://schemas.openxmlformats.org/officeDocument/2006/relationships/hyperlink" Target="https://www.3gpp.org/ftp/workshop/FS_6GSpecs/6GSM_Meeting_03/Docs/6GSM-250232.zip" TargetMode="External"/><Relationship Id="rId20" Type="http://schemas.openxmlformats.org/officeDocument/2006/relationships/hyperlink" Target="https://list.etsi.org/scripts/wa.exe?A1=ind2510C&amp;L=3GPP_SPEC_MODERNISATION" TargetMode="External"/><Relationship Id="rId41" Type="http://schemas.openxmlformats.org/officeDocument/2006/relationships/hyperlink" Target="https://www.3gpp.org/ftp/workshop/FS_6GSpecs/6GSM_Meeting_03/Docs/6GSM-250206.zip" TargetMode="External"/><Relationship Id="rId54" Type="http://schemas.openxmlformats.org/officeDocument/2006/relationships/hyperlink" Target="https://www.3gpp.org/ftp/workshop/FS_6GSpecs/6GSM_Meeting_03/Docs/6GSM-250229.zip" TargetMode="External"/><Relationship Id="rId62" Type="http://schemas.openxmlformats.org/officeDocument/2006/relationships/hyperlink" Target="https://portal.3gpp.org/ngppapp/CreateTdoc.aspx?mode=view&amp;contributionId=1721113" TargetMode="External"/><Relationship Id="rId70" Type="http://schemas.openxmlformats.org/officeDocument/2006/relationships/hyperlink" Target="https://www.3gpp.org/ftp/workshop/FS_6GSpecs/6GSM_Meeting_03/Docs/6GSM-250236.zip" TargetMode="External"/><Relationship Id="rId75" Type="http://schemas.openxmlformats.org/officeDocument/2006/relationships/hyperlink" Target="https://www.3gpp.org/ftp/workshop/FS_6GSpecs/6GSM_Meeting_03/Docs/6GSM-250207.zip" TargetMode="External"/><Relationship Id="rId83" Type="http://schemas.openxmlformats.org/officeDocument/2006/relationships/hyperlink" Target="https://www.3gpp.org/ftp/workshop/FS_6GSpecs/6GSM_Meeting_03/Docs/6GSM-250241.zip" TargetMode="External"/><Relationship Id="rId88" Type="http://schemas.openxmlformats.org/officeDocument/2006/relationships/hyperlink" Target="https://www.3gpp.org/ftp/workshop/FS_6GSpecs/6GSM_Meeting_03/Docs/6GSM-250217.zip" TargetMode="External"/><Relationship Id="rId91" Type="http://schemas.openxmlformats.org/officeDocument/2006/relationships/hyperlink" Target="https://portal.3gpp.org/ngppapp/CreateTdoc.aspx?mode=view&amp;contributionId=1721434"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ist.etsi.org/scripts/wa.exe?A1=ind2510D&amp;L=3GPP_SPEC_MODERNISATION" TargetMode="External"/><Relationship Id="rId23" Type="http://schemas.openxmlformats.org/officeDocument/2006/relationships/hyperlink" Target="https://list.etsi.org/scripts/wa.exe?A1=ind2510D&amp;L=3GPP_SPEC_MODERNISATION" TargetMode="External"/><Relationship Id="rId28" Type="http://schemas.openxmlformats.org/officeDocument/2006/relationships/hyperlink" Target="https://list.etsi.org/scripts/wa.exe?A1=ind2510D&amp;L=3GPP_SPEC_MODERNISATION" TargetMode="External"/><Relationship Id="rId36" Type="http://schemas.openxmlformats.org/officeDocument/2006/relationships/hyperlink" Target="https://list.etsi.org/scripts/wa.exe?A1=ind2510D&amp;L=3GPP_SPEC_MODERNISATION" TargetMode="External"/><Relationship Id="rId49" Type="http://schemas.openxmlformats.org/officeDocument/2006/relationships/hyperlink" Target="https://portal.3gpp.org/ngppapp/CreateTdoc.aspx?mode=view&amp;contributionId=1718145" TargetMode="External"/><Relationship Id="rId57" Type="http://schemas.openxmlformats.org/officeDocument/2006/relationships/hyperlink" Target="https://www.3gpp.org/ftp/workshop/FS_6GSpecs/6GSM_Meeting_03/Docs/6GSM-250231.zip" TargetMode="External"/><Relationship Id="rId10" Type="http://schemas.openxmlformats.org/officeDocument/2006/relationships/hyperlink" Target="https://www.3gpp.org/ftp/workshop/FS_6GSpecs/6GSM_Meeting_03/Inbox/Post-meeting_discussion/4/%5B0214%5D/draft_6GSM-250229-new_format_v00_rapp.docx" TargetMode="External"/><Relationship Id="rId31" Type="http://schemas.openxmlformats.org/officeDocument/2006/relationships/hyperlink" Target="https://list.etsi.org/scripts/wa.exe?A1=ind2510C&amp;L=3GPP_SPEC_MODERNISATION" TargetMode="External"/><Relationship Id="rId44" Type="http://schemas.openxmlformats.org/officeDocument/2006/relationships/hyperlink" Target="https://portal.3gpp.org/ngppapp/CreateTdoc.aspx?mode=view&amp;contributionId=1718143" TargetMode="External"/><Relationship Id="rId52" Type="http://schemas.openxmlformats.org/officeDocument/2006/relationships/hyperlink" Target="https://portal.3gpp.org/ngppapp/CreateTdoc.aspx?mode=view&amp;contributionId=1718146" TargetMode="External"/><Relationship Id="rId60" Type="http://schemas.openxmlformats.org/officeDocument/2006/relationships/hyperlink" Target="https://www.3gpp.org/ftp/workshop/FS_6GSpecs/6GSM_Meeting_03/Docs/6GSM-250238.zip" TargetMode="External"/><Relationship Id="rId65" Type="http://schemas.openxmlformats.org/officeDocument/2006/relationships/hyperlink" Target="https://www.3gpp.org/ftp/workshop/FS_6GSpecs/6GSM_Meeting_03/Docs/6GSM-250220.zip" TargetMode="External"/><Relationship Id="rId73" Type="http://schemas.openxmlformats.org/officeDocument/2006/relationships/hyperlink" Target="https://www.3gpp.org/ftp/workshop/FS_6GSpecs/6GSM_Meeting_03/Docs/6GSM-250210.zip" TargetMode="External"/><Relationship Id="rId78" Type="http://schemas.openxmlformats.org/officeDocument/2006/relationships/hyperlink" Target="https://portal.3gpp.org/ngppapp/CreateTdoc.aspx?mode=view&amp;contributionId=1721439" TargetMode="External"/><Relationship Id="rId81" Type="http://schemas.openxmlformats.org/officeDocument/2006/relationships/hyperlink" Target="https://www.3gpp.org/ftp/workshop/FS_6GSpecs/6GSM_Meeting_03/Docs/6GSM-250227.zip" TargetMode="External"/><Relationship Id="rId86" Type="http://schemas.openxmlformats.org/officeDocument/2006/relationships/hyperlink" Target="https://portal.3gpp.org/ngppapp/CreateTdoc.aspx?mode=view&amp;contributionId=1721114" TargetMode="External"/><Relationship Id="rId9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ist.etsi.org/scripts/wa.exe?A1=ind2510D&amp;L=3GPP_SPEC_MODERNIS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550</TotalTime>
  <Pages>18</Pages>
  <Words>8536</Words>
  <Characters>45927</Characters>
  <Application>Microsoft Office Word</Application>
  <DocSecurity>0</DocSecurity>
  <Lines>2870</Lines>
  <Paragraphs>1471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MCCr1</cp:lastModifiedBy>
  <cp:revision>484</cp:revision>
  <cp:lastPrinted>1900-01-01T05:00:00Z</cp:lastPrinted>
  <dcterms:created xsi:type="dcterms:W3CDTF">2025-10-07T08:18:00Z</dcterms:created>
  <dcterms:modified xsi:type="dcterms:W3CDTF">2025-10-29T01:54:00Z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